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CA2413" w14:textId="73415B6D" w:rsidR="00621DAF" w:rsidRPr="00480DA9" w:rsidRDefault="006C2A68" w:rsidP="00621DAF">
      <w:pPr>
        <w:ind w:right="-8"/>
        <w:rPr>
          <w:rFonts w:ascii="HarmonyOS Sans SC Medium" w:eastAsia="HarmonyOS Sans SC Medium" w:hAnsi="HarmonyOS Sans SC Medium" w:cs="Arial"/>
          <w:b/>
          <w:color w:val="004990"/>
          <w:sz w:val="40"/>
          <w:szCs w:val="40"/>
          <w:lang w:val="en-US" w:eastAsia="zh-CN"/>
        </w:rPr>
      </w:pPr>
      <w:r>
        <w:rPr>
          <w:rFonts w:ascii="HarmonyOS Sans SC Medium" w:eastAsia="HarmonyOS Sans SC Medium" w:hAnsi="HarmonyOS Sans SC Medium" w:cs="Arial"/>
          <w:b/>
          <w:color w:val="004990"/>
          <w:sz w:val="40"/>
          <w:szCs w:val="40"/>
          <w:lang w:val="en-US" w:eastAsia="zh-CN"/>
        </w:rPr>
        <w:t>MCD/T-242</w:t>
      </w:r>
      <w:r w:rsidR="006F27C3">
        <w:rPr>
          <w:rFonts w:ascii="HarmonyOS Sans SC Medium" w:eastAsia="HarmonyOS Sans SC Medium" w:hAnsi="HarmonyOS Sans SC Medium" w:cs="Arial"/>
          <w:b/>
          <w:color w:val="004990"/>
          <w:sz w:val="40"/>
          <w:szCs w:val="40"/>
          <w:lang w:val="en-US" w:eastAsia="zh-CN"/>
        </w:rPr>
        <w:t>0</w:t>
      </w:r>
      <w:r>
        <w:rPr>
          <w:rFonts w:ascii="HarmonyOS Sans SC Medium" w:eastAsia="HarmonyOS Sans SC Medium" w:hAnsi="HarmonyOS Sans SC Medium" w:cs="Arial"/>
          <w:b/>
          <w:color w:val="004990"/>
          <w:sz w:val="40"/>
          <w:szCs w:val="40"/>
          <w:lang w:val="en-US" w:eastAsia="zh-CN"/>
        </w:rPr>
        <w:t>/242</w:t>
      </w:r>
      <w:r w:rsidR="00096794">
        <w:rPr>
          <w:rFonts w:ascii="HarmonyOS Sans SC Medium" w:eastAsia="HarmonyOS Sans SC Medium" w:hAnsi="HarmonyOS Sans SC Medium" w:cs="Arial"/>
          <w:b/>
          <w:color w:val="004990"/>
          <w:sz w:val="40"/>
          <w:szCs w:val="40"/>
          <w:lang w:val="en-US" w:eastAsia="zh-CN"/>
        </w:rPr>
        <w:t>8</w:t>
      </w:r>
    </w:p>
    <w:p w14:paraId="76D6D3DA" w14:textId="77777777" w:rsidR="00621DAF" w:rsidRPr="00480DA9" w:rsidRDefault="00241F6B" w:rsidP="00621DAF">
      <w:pPr>
        <w:ind w:right="-8"/>
        <w:rPr>
          <w:rFonts w:ascii="HarmonyOS Sans SC Medium" w:eastAsia="HarmonyOS Sans SC Medium" w:hAnsi="HarmonyOS Sans SC Medium" w:cs="Arial"/>
          <w:b/>
          <w:color w:val="004990"/>
          <w:sz w:val="40"/>
          <w:szCs w:val="40"/>
          <w:lang w:val="en-US" w:eastAsia="zh-CN"/>
        </w:rPr>
      </w:pPr>
      <w:r w:rsidRPr="00480DA9">
        <w:rPr>
          <w:rFonts w:ascii="HarmonyOS Sans SC Medium" w:eastAsia="HarmonyOS Sans SC Medium" w:hAnsi="HarmonyOS Sans SC Medium" w:cs="Arial" w:hint="eastAsia"/>
          <w:b/>
          <w:color w:val="004990"/>
          <w:sz w:val="40"/>
          <w:szCs w:val="40"/>
          <w:lang w:val="en-US" w:eastAsia="zh-CN"/>
        </w:rPr>
        <w:t>电机驱动器</w:t>
      </w:r>
    </w:p>
    <w:p w14:paraId="2A8A4211" w14:textId="77777777" w:rsidR="00133648" w:rsidRPr="00480DA9" w:rsidRDefault="00133648" w:rsidP="00133648">
      <w:pPr>
        <w:ind w:right="-8"/>
        <w:rPr>
          <w:rFonts w:ascii="HarmonyOS Sans SC Medium" w:eastAsia="HarmonyOS Sans SC Medium" w:hAnsi="HarmonyOS Sans SC Medium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09"/>
        <w:gridCol w:w="5006"/>
      </w:tblGrid>
      <w:tr w:rsidR="006141DB" w:rsidRPr="00480DA9" w14:paraId="6088EF35" w14:textId="77777777" w:rsidTr="006C2A68">
        <w:trPr>
          <w:trHeight w:hRule="exact" w:val="3445"/>
        </w:trPr>
        <w:tc>
          <w:tcPr>
            <w:tcW w:w="4931" w:type="dxa"/>
          </w:tcPr>
          <w:p w14:paraId="151540FF" w14:textId="77777777" w:rsidR="006141DB" w:rsidRPr="00480DA9" w:rsidRDefault="006141DB" w:rsidP="00BB0D76">
            <w:pPr>
              <w:spacing w:after="240"/>
              <w:ind w:right="-8"/>
              <w:rPr>
                <w:rFonts w:ascii="HarmonyOS Sans SC Medium" w:eastAsia="HarmonyOS Sans SC Medium" w:hAnsi="HarmonyOS Sans SC Medium" w:cs="Arial"/>
                <w:b/>
                <w:color w:val="004990"/>
                <w:sz w:val="32"/>
                <w:szCs w:val="32"/>
                <w:lang w:val="en-US" w:eastAsia="zh-CN"/>
              </w:rPr>
            </w:pPr>
            <w:r w:rsidRPr="00480DA9">
              <w:rPr>
                <w:rFonts w:ascii="HarmonyOS Sans SC Medium" w:eastAsia="HarmonyOS Sans SC Medium" w:hAnsi="HarmonyOS Sans SC Medium" w:cs="Arial" w:hint="eastAsia"/>
                <w:b/>
                <w:color w:val="004990"/>
                <w:sz w:val="32"/>
                <w:szCs w:val="32"/>
                <w:lang w:val="en-US" w:eastAsia="zh-CN"/>
              </w:rPr>
              <w:t>产品简介</w:t>
            </w:r>
          </w:p>
          <w:p w14:paraId="6B6B40AA" w14:textId="2E1CF227" w:rsidR="006141DB" w:rsidRPr="00740AAC" w:rsidRDefault="00621DAF" w:rsidP="008114EC">
            <w:pPr>
              <w:spacing w:line="480" w:lineRule="auto"/>
              <w:jc w:val="both"/>
              <w:rPr>
                <w:rFonts w:ascii="HarmonyOS Sans SC Medium" w:eastAsia="HarmonyOS Sans SC Medium" w:hAnsi="HarmonyOS Sans SC Medium" w:cs="Arial"/>
                <w:sz w:val="16"/>
                <w:szCs w:val="16"/>
                <w:lang w:eastAsia="zh-CN"/>
              </w:rPr>
            </w:pPr>
            <w:r w:rsidRPr="00740AAC">
              <w:rPr>
                <w:rFonts w:ascii="HarmonyOS Sans SC Medium" w:eastAsia="HarmonyOS Sans SC Medium" w:hAnsi="HarmonyOS Sans SC Medium" w:cs="Arial" w:hint="eastAsia"/>
                <w:sz w:val="16"/>
                <w:szCs w:val="16"/>
                <w:lang w:val="en-US" w:eastAsia="zh-CN"/>
              </w:rPr>
              <w:t>WIKA</w:t>
            </w:r>
            <w:r w:rsidR="00241F6B" w:rsidRPr="00740AAC">
              <w:rPr>
                <w:rFonts w:ascii="HarmonyOS Sans SC Medium" w:eastAsia="HarmonyOS Sans SC Medium" w:hAnsi="HarmonyOS Sans SC Medium" w:cs="Arial" w:hint="eastAsia"/>
                <w:sz w:val="16"/>
                <w:szCs w:val="16"/>
                <w:lang w:eastAsia="zh-CN"/>
              </w:rPr>
              <w:t>电机驱动器</w:t>
            </w:r>
            <w:r w:rsidR="001F25E3" w:rsidRPr="00740AAC">
              <w:rPr>
                <w:rFonts w:ascii="HarmonyOS Sans SC Medium" w:eastAsia="HarmonyOS Sans SC Medium" w:hAnsi="HarmonyOS Sans SC Medium" w:cs="Arial" w:hint="eastAsia"/>
                <w:sz w:val="16"/>
                <w:szCs w:val="16"/>
                <w:lang w:eastAsia="zh-CN"/>
              </w:rPr>
              <w:t>M</w:t>
            </w:r>
            <w:r w:rsidR="00241F6B" w:rsidRPr="00740AAC">
              <w:rPr>
                <w:rFonts w:ascii="HarmonyOS Sans SC Medium" w:eastAsia="HarmonyOS Sans SC Medium" w:hAnsi="HarmonyOS Sans SC Medium" w:cs="Arial" w:hint="eastAsia"/>
                <w:sz w:val="16"/>
                <w:szCs w:val="16"/>
                <w:lang w:eastAsia="zh-CN"/>
              </w:rPr>
              <w:t>C</w:t>
            </w:r>
            <w:r w:rsidR="006C2A68">
              <w:rPr>
                <w:rFonts w:ascii="HarmonyOS Sans SC Medium" w:eastAsia="HarmonyOS Sans SC Medium" w:hAnsi="HarmonyOS Sans SC Medium" w:cs="Arial"/>
                <w:sz w:val="16"/>
                <w:szCs w:val="16"/>
                <w:lang w:eastAsia="zh-CN"/>
              </w:rPr>
              <w:t>D/</w:t>
            </w:r>
            <w:r w:rsidR="006C2A68">
              <w:rPr>
                <w:rFonts w:ascii="HarmonyOS Sans SC Medium" w:eastAsia="HarmonyOS Sans SC Medium" w:hAnsi="HarmonyOS Sans SC Medium" w:cs="Arial" w:hint="eastAsia"/>
                <w:sz w:val="16"/>
                <w:szCs w:val="16"/>
                <w:lang w:eastAsia="zh-CN"/>
              </w:rPr>
              <w:t>T</w:t>
            </w:r>
            <w:r w:rsidR="00241F6B" w:rsidRPr="00740AAC">
              <w:rPr>
                <w:rFonts w:ascii="HarmonyOS Sans SC Medium" w:eastAsia="HarmonyOS Sans SC Medium" w:hAnsi="HarmonyOS Sans SC Medium" w:cs="Arial" w:hint="eastAsia"/>
                <w:sz w:val="16"/>
                <w:szCs w:val="16"/>
                <w:lang w:eastAsia="zh-CN"/>
              </w:rPr>
              <w:t>系列产品</w:t>
            </w:r>
            <w:r w:rsidR="001D7B48" w:rsidRPr="00740AAC">
              <w:rPr>
                <w:rFonts w:ascii="HarmonyOS Sans SC Medium" w:eastAsia="HarmonyOS Sans SC Medium" w:hAnsi="HarmonyOS Sans SC Medium" w:cs="Arial" w:hint="eastAsia"/>
                <w:sz w:val="16"/>
                <w:szCs w:val="16"/>
                <w:lang w:eastAsia="zh-CN"/>
              </w:rPr>
              <w:t>是</w:t>
            </w:r>
            <w:r w:rsidR="00432679" w:rsidRPr="00740AAC">
              <w:rPr>
                <w:rFonts w:ascii="HarmonyOS Sans SC Medium" w:eastAsia="HarmonyOS Sans SC Medium" w:hAnsi="HarmonyOS Sans SC Medium" w:cs="Arial" w:hint="eastAsia"/>
                <w:sz w:val="16"/>
                <w:szCs w:val="16"/>
                <w:lang w:eastAsia="zh-CN"/>
              </w:rPr>
              <w:t>针对低压平台电动低速车研发的一款控制器，</w:t>
            </w:r>
            <w:r w:rsidR="006C2A68">
              <w:rPr>
                <w:rFonts w:ascii="HarmonyOS Sans SC Medium" w:eastAsia="HarmonyOS Sans SC Medium" w:hAnsi="HarmonyOS Sans SC Medium" w:cs="Arial" w:hint="eastAsia"/>
                <w:sz w:val="16"/>
                <w:szCs w:val="16"/>
                <w:lang w:eastAsia="zh-CN"/>
              </w:rPr>
              <w:t>该系列控制器将多个独立的控制器集成到一个</w:t>
            </w:r>
            <w:r w:rsidR="00432679" w:rsidRPr="00740AAC">
              <w:rPr>
                <w:rFonts w:ascii="HarmonyOS Sans SC Medium" w:eastAsia="HarmonyOS Sans SC Medium" w:hAnsi="HarmonyOS Sans SC Medium" w:cs="Arial" w:hint="eastAsia"/>
                <w:sz w:val="16"/>
                <w:szCs w:val="16"/>
                <w:lang w:eastAsia="zh-CN"/>
              </w:rPr>
              <w:t>结构紧凑</w:t>
            </w:r>
            <w:r w:rsidR="006C2A68">
              <w:rPr>
                <w:rFonts w:ascii="HarmonyOS Sans SC Medium" w:eastAsia="HarmonyOS Sans SC Medium" w:hAnsi="HarmonyOS Sans SC Medium" w:cs="Arial" w:hint="eastAsia"/>
                <w:sz w:val="16"/>
                <w:szCs w:val="16"/>
                <w:lang w:eastAsia="zh-CN"/>
              </w:rPr>
              <w:t>坚固的单元中</w:t>
            </w:r>
            <w:r w:rsidR="00432679" w:rsidRPr="00740AAC">
              <w:rPr>
                <w:rFonts w:ascii="HarmonyOS Sans SC Medium" w:eastAsia="HarmonyOS Sans SC Medium" w:hAnsi="HarmonyOS Sans SC Medium" w:cs="Arial" w:hint="eastAsia"/>
                <w:sz w:val="16"/>
                <w:szCs w:val="16"/>
                <w:lang w:eastAsia="zh-CN"/>
              </w:rPr>
              <w:t>，提供优异的性能。通过先进的控制软件为各类电机提供平稳的电流驱动。可编程逻辑的优化算法，保证了控制器对行走系统、电磁制动和液力系统控制的</w:t>
            </w:r>
            <w:r w:rsidR="001F25E3" w:rsidRPr="00740AAC">
              <w:rPr>
                <w:rFonts w:ascii="HarmonyOS Sans SC Medium" w:eastAsia="HarmonyOS Sans SC Medium" w:hAnsi="HarmonyOS Sans SC Medium" w:cs="Arial" w:hint="eastAsia"/>
                <w:sz w:val="16"/>
                <w:szCs w:val="16"/>
                <w:lang w:eastAsia="zh-CN"/>
              </w:rPr>
              <w:t>灵活性和</w:t>
            </w:r>
            <w:r w:rsidR="00432679" w:rsidRPr="00740AAC">
              <w:rPr>
                <w:rFonts w:ascii="HarmonyOS Sans SC Medium" w:eastAsia="HarmonyOS Sans SC Medium" w:hAnsi="HarmonyOS Sans SC Medium" w:cs="Arial" w:hint="eastAsia"/>
                <w:sz w:val="16"/>
                <w:szCs w:val="16"/>
                <w:lang w:eastAsia="zh-CN"/>
              </w:rPr>
              <w:t>高效率</w:t>
            </w:r>
            <w:r w:rsidR="001F25E3" w:rsidRPr="00740AAC">
              <w:rPr>
                <w:rFonts w:ascii="HarmonyOS Sans SC Medium" w:eastAsia="HarmonyOS Sans SC Medium" w:hAnsi="HarmonyOS Sans SC Medium" w:cs="Arial" w:hint="eastAsia"/>
                <w:sz w:val="16"/>
                <w:szCs w:val="16"/>
                <w:lang w:eastAsia="zh-CN"/>
              </w:rPr>
              <w:t>功率输出。</w:t>
            </w:r>
          </w:p>
          <w:p w14:paraId="0C9CA549" w14:textId="77777777" w:rsidR="00CD6101" w:rsidRPr="00480DA9" w:rsidRDefault="00CD6101" w:rsidP="008114EC">
            <w:pPr>
              <w:spacing w:line="480" w:lineRule="auto"/>
              <w:jc w:val="both"/>
              <w:rPr>
                <w:rFonts w:ascii="HarmonyOS Sans SC Medium" w:eastAsia="HarmonyOS Sans SC Medium" w:hAnsi="HarmonyOS Sans SC Medium" w:cs="Arial"/>
                <w:sz w:val="18"/>
                <w:szCs w:val="18"/>
                <w:lang w:eastAsia="zh-CN"/>
              </w:rPr>
            </w:pPr>
          </w:p>
          <w:p w14:paraId="707D87CE" w14:textId="77777777" w:rsidR="00CD6101" w:rsidRPr="00480DA9" w:rsidRDefault="00CD6101" w:rsidP="008114EC">
            <w:pPr>
              <w:spacing w:line="480" w:lineRule="auto"/>
              <w:jc w:val="both"/>
              <w:rPr>
                <w:rFonts w:ascii="HarmonyOS Sans SC Medium" w:eastAsia="HarmonyOS Sans SC Medium" w:hAnsi="HarmonyOS Sans SC Medium" w:cs="Arial"/>
                <w:sz w:val="18"/>
                <w:szCs w:val="18"/>
                <w:lang w:eastAsia="zh-CN"/>
              </w:rPr>
            </w:pPr>
          </w:p>
        </w:tc>
        <w:tc>
          <w:tcPr>
            <w:tcW w:w="5028" w:type="dxa"/>
            <w:vMerge w:val="restart"/>
          </w:tcPr>
          <w:p w14:paraId="1ACFE313" w14:textId="77777777" w:rsidR="006141DB" w:rsidRPr="00480DA9" w:rsidRDefault="006141DB" w:rsidP="00BB0D76">
            <w:pPr>
              <w:spacing w:after="240"/>
              <w:ind w:right="-8"/>
              <w:rPr>
                <w:rFonts w:ascii="HarmonyOS Sans SC Medium" w:eastAsia="HarmonyOS Sans SC Medium" w:hAnsi="HarmonyOS Sans SC Medium" w:cs="Arial"/>
                <w:b/>
                <w:color w:val="004990"/>
                <w:sz w:val="32"/>
                <w:szCs w:val="32"/>
                <w:lang w:val="en-US" w:eastAsia="zh-CN"/>
              </w:rPr>
            </w:pPr>
            <w:r w:rsidRPr="00480DA9">
              <w:rPr>
                <w:rFonts w:ascii="HarmonyOS Sans SC Medium" w:eastAsia="HarmonyOS Sans SC Medium" w:hAnsi="HarmonyOS Sans SC Medium" w:cs="Arial" w:hint="eastAsia"/>
                <w:b/>
                <w:color w:val="004990"/>
                <w:sz w:val="32"/>
                <w:szCs w:val="32"/>
                <w:lang w:val="en-US" w:eastAsia="zh-CN"/>
              </w:rPr>
              <w:t>产品特性</w:t>
            </w:r>
          </w:p>
          <w:p w14:paraId="22C3F8A3" w14:textId="11BF898F" w:rsidR="00E55CFA" w:rsidRPr="00480DA9" w:rsidRDefault="00E55CFA" w:rsidP="00240B33">
            <w:pPr>
              <w:spacing w:line="480" w:lineRule="auto"/>
              <w:rPr>
                <w:rFonts w:ascii="HarmonyOS Sans SC Medium" w:eastAsia="HarmonyOS Sans SC Medium" w:hAnsi="HarmonyOS Sans SC Medium" w:cs="Arial"/>
                <w:sz w:val="16"/>
                <w:szCs w:val="20"/>
                <w:lang w:val="en-US" w:eastAsia="zh-CN"/>
              </w:rPr>
            </w:pPr>
            <w:r w:rsidRPr="00480DA9">
              <w:rPr>
                <w:rFonts w:ascii="HarmonyOS Sans SC Medium" w:eastAsia="HarmonyOS Sans SC Medium" w:hAnsi="HarmonyOS Sans SC Medium" w:cs="Arial"/>
                <w:sz w:val="16"/>
                <w:szCs w:val="20"/>
                <w:lang w:val="en-US"/>
              </w:rPr>
              <w:t>•</w:t>
            </w:r>
            <w:r w:rsidR="001F25E3" w:rsidRPr="00480DA9">
              <w:rPr>
                <w:rFonts w:ascii="HarmonyOS Sans SC Medium" w:eastAsia="HarmonyOS Sans SC Medium" w:hAnsi="HarmonyOS Sans SC Medium" w:cs="Arial" w:hint="eastAsia"/>
                <w:sz w:val="16"/>
                <w:szCs w:val="20"/>
                <w:lang w:val="en-US"/>
              </w:rPr>
              <w:t>适用于</w:t>
            </w:r>
            <w:r w:rsidR="00407DC4">
              <w:rPr>
                <w:rFonts w:ascii="HarmonyOS Sans SC Medium" w:eastAsia="HarmonyOS Sans SC Medium" w:hAnsi="HarmonyOS Sans SC Medium" w:cs="Arial"/>
                <w:sz w:val="16"/>
                <w:szCs w:val="20"/>
                <w:lang w:val="en-US" w:eastAsia="zh-CN"/>
              </w:rPr>
              <w:t>24</w:t>
            </w:r>
            <w:r w:rsidR="0058524D" w:rsidRPr="00480DA9">
              <w:rPr>
                <w:rFonts w:ascii="HarmonyOS Sans SC Medium" w:eastAsia="HarmonyOS Sans SC Medium" w:hAnsi="HarmonyOS Sans SC Medium" w:cs="Arial" w:hint="eastAsia"/>
                <w:sz w:val="16"/>
                <w:szCs w:val="20"/>
                <w:lang w:val="en-US" w:eastAsia="zh-CN"/>
              </w:rPr>
              <w:t>V</w:t>
            </w:r>
            <w:r w:rsidR="001F25E3" w:rsidRPr="00480DA9">
              <w:rPr>
                <w:rFonts w:ascii="HarmonyOS Sans SC Medium" w:eastAsia="HarmonyOS Sans SC Medium" w:hAnsi="HarmonyOS Sans SC Medium" w:cs="Arial" w:hint="eastAsia"/>
                <w:sz w:val="16"/>
                <w:szCs w:val="20"/>
                <w:lang w:val="en-US"/>
              </w:rPr>
              <w:t>的电池系统，</w:t>
            </w:r>
            <w:r w:rsidR="00407DC4">
              <w:rPr>
                <w:rFonts w:ascii="HarmonyOS Sans SC Medium" w:eastAsia="HarmonyOS Sans SC Medium" w:hAnsi="HarmonyOS Sans SC Medium" w:cs="Arial" w:hint="eastAsia"/>
                <w:sz w:val="16"/>
                <w:szCs w:val="20"/>
                <w:lang w:val="en-US" w:eastAsia="zh-CN"/>
              </w:rPr>
              <w:t>牵引输出</w:t>
            </w:r>
            <w:r w:rsidR="001F25E3" w:rsidRPr="00480DA9">
              <w:rPr>
                <w:rFonts w:ascii="HarmonyOS Sans SC Medium" w:eastAsia="HarmonyOS Sans SC Medium" w:hAnsi="HarmonyOS Sans SC Medium" w:cs="Arial" w:hint="eastAsia"/>
                <w:sz w:val="16"/>
                <w:szCs w:val="20"/>
                <w:lang w:val="en-US"/>
              </w:rPr>
              <w:t>电流可达</w:t>
            </w:r>
            <w:r w:rsidR="00407DC4">
              <w:rPr>
                <w:rFonts w:ascii="HarmonyOS Sans SC Medium" w:eastAsia="HarmonyOS Sans SC Medium" w:hAnsi="HarmonyOS Sans SC Medium" w:cs="Arial"/>
                <w:sz w:val="16"/>
                <w:szCs w:val="20"/>
                <w:lang w:val="en-US" w:eastAsia="zh-CN"/>
              </w:rPr>
              <w:t>24</w:t>
            </w:r>
            <w:r w:rsidR="00584300" w:rsidRPr="00480DA9">
              <w:rPr>
                <w:rFonts w:ascii="HarmonyOS Sans SC Medium" w:eastAsia="HarmonyOS Sans SC Medium" w:hAnsi="HarmonyOS Sans SC Medium" w:cs="Arial" w:hint="eastAsia"/>
                <w:sz w:val="16"/>
                <w:szCs w:val="20"/>
                <w:lang w:val="en-US" w:eastAsia="zh-CN"/>
              </w:rPr>
              <w:t>0</w:t>
            </w:r>
            <w:r w:rsidR="001F25E3" w:rsidRPr="00480DA9">
              <w:rPr>
                <w:rFonts w:ascii="HarmonyOS Sans SC Medium" w:eastAsia="HarmonyOS Sans SC Medium" w:hAnsi="HarmonyOS Sans SC Medium" w:cs="Arial" w:hint="eastAsia"/>
                <w:sz w:val="16"/>
                <w:szCs w:val="20"/>
                <w:lang w:val="en-US"/>
              </w:rPr>
              <w:t>A（</w:t>
            </w:r>
            <w:r w:rsidR="00584300" w:rsidRPr="00480DA9">
              <w:rPr>
                <w:rFonts w:ascii="HarmonyOS Sans SC Medium" w:eastAsia="HarmonyOS Sans SC Medium" w:hAnsi="HarmonyOS Sans SC Medium" w:cs="Arial" w:hint="eastAsia"/>
                <w:sz w:val="16"/>
                <w:szCs w:val="20"/>
                <w:lang w:val="en-US" w:eastAsia="zh-CN"/>
              </w:rPr>
              <w:t>2</w:t>
            </w:r>
            <w:r w:rsidR="001F25E3" w:rsidRPr="00480DA9">
              <w:rPr>
                <w:rFonts w:ascii="HarmonyOS Sans SC Medium" w:eastAsia="HarmonyOS Sans SC Medium" w:hAnsi="HarmonyOS Sans SC Medium" w:cs="Arial"/>
                <w:sz w:val="16"/>
                <w:szCs w:val="20"/>
                <w:lang w:val="en-US" w:eastAsia="zh-CN"/>
              </w:rPr>
              <w:t xml:space="preserve"> </w:t>
            </w:r>
            <w:r w:rsidR="001F25E3" w:rsidRPr="00480DA9">
              <w:rPr>
                <w:rFonts w:ascii="HarmonyOS Sans SC Medium" w:eastAsia="HarmonyOS Sans SC Medium" w:hAnsi="HarmonyOS Sans SC Medium" w:cs="Arial" w:hint="eastAsia"/>
                <w:sz w:val="16"/>
                <w:szCs w:val="20"/>
                <w:lang w:val="en-US" w:eastAsia="zh-CN"/>
              </w:rPr>
              <w:t>min</w:t>
            </w:r>
            <w:r w:rsidR="001F25E3" w:rsidRPr="00480DA9">
              <w:rPr>
                <w:rFonts w:ascii="HarmonyOS Sans SC Medium" w:eastAsia="HarmonyOS Sans SC Medium" w:hAnsi="HarmonyOS Sans SC Medium" w:cs="Arial" w:hint="eastAsia"/>
                <w:sz w:val="16"/>
                <w:szCs w:val="20"/>
                <w:lang w:val="en-US"/>
              </w:rPr>
              <w:t>）</w:t>
            </w:r>
          </w:p>
          <w:p w14:paraId="53264EB8" w14:textId="0F20736A" w:rsidR="00E55CFA" w:rsidRPr="00480DA9" w:rsidRDefault="00E55CFA" w:rsidP="00240B33">
            <w:pPr>
              <w:spacing w:line="480" w:lineRule="auto"/>
              <w:rPr>
                <w:rFonts w:ascii="HarmonyOS Sans SC Medium" w:eastAsia="HarmonyOS Sans SC Medium" w:hAnsi="HarmonyOS Sans SC Medium" w:cs="Arial"/>
                <w:sz w:val="16"/>
                <w:szCs w:val="20"/>
                <w:lang w:val="en-US" w:eastAsia="zh-CN"/>
              </w:rPr>
            </w:pPr>
            <w:r w:rsidRPr="00480DA9">
              <w:rPr>
                <w:rFonts w:ascii="HarmonyOS Sans SC Medium" w:eastAsia="HarmonyOS Sans SC Medium" w:hAnsi="HarmonyOS Sans SC Medium" w:cs="Arial"/>
                <w:sz w:val="16"/>
                <w:szCs w:val="20"/>
                <w:lang w:val="en-US"/>
              </w:rPr>
              <w:t>•</w:t>
            </w:r>
            <w:r w:rsidR="001F25E3" w:rsidRPr="00480DA9">
              <w:rPr>
                <w:rFonts w:ascii="HarmonyOS Sans SC Medium" w:eastAsia="HarmonyOS Sans SC Medium" w:hAnsi="HarmonyOS Sans SC Medium" w:cs="Arial" w:hint="eastAsia"/>
                <w:sz w:val="16"/>
                <w:szCs w:val="20"/>
                <w:lang w:val="en-US"/>
              </w:rPr>
              <w:t>实时监控电机输出转矩和电机电流</w:t>
            </w:r>
          </w:p>
          <w:p w14:paraId="7FA6C9F2" w14:textId="3CB32213" w:rsidR="00E55CFA" w:rsidRPr="00480DA9" w:rsidRDefault="00E55CFA" w:rsidP="00240B33">
            <w:pPr>
              <w:spacing w:line="480" w:lineRule="auto"/>
              <w:rPr>
                <w:rFonts w:ascii="HarmonyOS Sans SC Medium" w:eastAsia="HarmonyOS Sans SC Medium" w:hAnsi="HarmonyOS Sans SC Medium" w:cs="Arial"/>
                <w:sz w:val="16"/>
                <w:szCs w:val="20"/>
                <w:lang w:val="en-US" w:eastAsia="zh-CN"/>
              </w:rPr>
            </w:pPr>
            <w:r w:rsidRPr="00480DA9">
              <w:rPr>
                <w:rFonts w:ascii="HarmonyOS Sans SC Medium" w:eastAsia="HarmonyOS Sans SC Medium" w:hAnsi="HarmonyOS Sans SC Medium" w:cs="Arial"/>
                <w:sz w:val="16"/>
                <w:szCs w:val="20"/>
                <w:lang w:val="en-US"/>
              </w:rPr>
              <w:t>•</w:t>
            </w:r>
            <w:r w:rsidR="008114EC" w:rsidRPr="00480DA9">
              <w:rPr>
                <w:rFonts w:ascii="HarmonyOS Sans SC Medium" w:eastAsia="HarmonyOS Sans SC Medium" w:hAnsi="HarmonyOS Sans SC Medium" w:cs="Arial" w:hint="eastAsia"/>
                <w:sz w:val="16"/>
                <w:szCs w:val="20"/>
                <w:lang w:val="en-US" w:eastAsia="zh-CN"/>
              </w:rPr>
              <w:t>内置</w:t>
            </w:r>
            <w:proofErr w:type="gramStart"/>
            <w:r w:rsidR="00940FC4" w:rsidRPr="00480DA9">
              <w:rPr>
                <w:rFonts w:ascii="HarmonyOS Sans SC Medium" w:eastAsia="HarmonyOS Sans SC Medium" w:hAnsi="HarmonyOS Sans SC Medium" w:cs="Arial" w:hint="eastAsia"/>
                <w:sz w:val="16"/>
                <w:szCs w:val="20"/>
                <w:lang w:val="en-US" w:eastAsia="zh-CN"/>
              </w:rPr>
              <w:t>抱闸启停</w:t>
            </w:r>
            <w:proofErr w:type="gramEnd"/>
            <w:r w:rsidR="00940FC4" w:rsidRPr="00480DA9">
              <w:rPr>
                <w:rFonts w:ascii="HarmonyOS Sans SC Medium" w:eastAsia="HarmonyOS Sans SC Medium" w:hAnsi="HarmonyOS Sans SC Medium" w:cs="Arial" w:hint="eastAsia"/>
                <w:sz w:val="16"/>
                <w:szCs w:val="20"/>
                <w:lang w:val="en-US" w:eastAsia="zh-CN"/>
              </w:rPr>
              <w:t>，自动防溜，转弯差速</w:t>
            </w:r>
            <w:r w:rsidR="008114EC" w:rsidRPr="00480DA9">
              <w:rPr>
                <w:rFonts w:ascii="HarmonyOS Sans SC Medium" w:eastAsia="HarmonyOS Sans SC Medium" w:hAnsi="HarmonyOS Sans SC Medium" w:cs="Arial" w:hint="eastAsia"/>
                <w:sz w:val="16"/>
                <w:szCs w:val="20"/>
                <w:lang w:val="en-US" w:eastAsia="zh-CN"/>
              </w:rPr>
              <w:t>等安全功能</w:t>
            </w:r>
          </w:p>
          <w:p w14:paraId="3C9E58B4" w14:textId="68ADF5E3" w:rsidR="001F25E3" w:rsidRPr="00480DA9" w:rsidRDefault="00E55CFA" w:rsidP="00240B33">
            <w:pPr>
              <w:spacing w:line="480" w:lineRule="auto"/>
              <w:rPr>
                <w:rFonts w:ascii="HarmonyOS Sans SC Medium" w:eastAsia="HarmonyOS Sans SC Medium" w:hAnsi="HarmonyOS Sans SC Medium" w:cs="Arial"/>
                <w:sz w:val="16"/>
                <w:szCs w:val="20"/>
                <w:lang w:val="en-US"/>
              </w:rPr>
            </w:pPr>
            <w:r w:rsidRPr="00480DA9">
              <w:rPr>
                <w:rFonts w:ascii="HarmonyOS Sans SC Medium" w:eastAsia="HarmonyOS Sans SC Medium" w:hAnsi="HarmonyOS Sans SC Medium" w:cs="Arial"/>
                <w:sz w:val="16"/>
                <w:szCs w:val="20"/>
                <w:lang w:val="en-US"/>
              </w:rPr>
              <w:t>•</w:t>
            </w:r>
            <w:r w:rsidR="001F25E3" w:rsidRPr="00480DA9">
              <w:rPr>
                <w:rFonts w:ascii="HarmonyOS Sans SC Medium" w:eastAsia="HarmonyOS Sans SC Medium" w:hAnsi="HarmonyOS Sans SC Medium" w:cs="Arial" w:hint="eastAsia"/>
                <w:sz w:val="16"/>
                <w:szCs w:val="20"/>
                <w:lang w:val="en-US" w:eastAsia="zh-CN"/>
              </w:rPr>
              <w:t>定制化的CAN总线技术，可以兼容多种仪表和第三方CAN总线设备</w:t>
            </w:r>
          </w:p>
          <w:p w14:paraId="21BDBABF" w14:textId="77777777" w:rsidR="004823CA" w:rsidRPr="00480DA9" w:rsidRDefault="00E55CFA" w:rsidP="00240B33">
            <w:pPr>
              <w:spacing w:line="480" w:lineRule="auto"/>
              <w:rPr>
                <w:rFonts w:ascii="HarmonyOS Sans SC Medium" w:eastAsia="HarmonyOS Sans SC Medium" w:hAnsi="HarmonyOS Sans SC Medium" w:cs="Arial"/>
                <w:sz w:val="16"/>
                <w:szCs w:val="20"/>
                <w:lang w:val="en-US" w:eastAsia="zh-CN"/>
              </w:rPr>
            </w:pPr>
            <w:r w:rsidRPr="00480DA9">
              <w:rPr>
                <w:rFonts w:ascii="HarmonyOS Sans SC Medium" w:eastAsia="HarmonyOS Sans SC Medium" w:hAnsi="HarmonyOS Sans SC Medium" w:cs="Arial"/>
                <w:sz w:val="16"/>
                <w:szCs w:val="20"/>
                <w:lang w:val="en-US"/>
              </w:rPr>
              <w:t>•</w:t>
            </w:r>
            <w:r w:rsidR="00F05618" w:rsidRPr="00480DA9">
              <w:rPr>
                <w:rFonts w:ascii="HarmonyOS Sans SC Medium" w:eastAsia="HarmonyOS Sans SC Medium" w:hAnsi="HarmonyOS Sans SC Medium" w:cs="Arial" w:hint="eastAsia"/>
                <w:sz w:val="16"/>
                <w:szCs w:val="20"/>
                <w:lang w:val="en-US" w:eastAsia="zh-CN"/>
              </w:rPr>
              <w:t>可靠的硬件设计，</w:t>
            </w:r>
            <w:r w:rsidR="008114EC" w:rsidRPr="00480DA9">
              <w:rPr>
                <w:rFonts w:ascii="HarmonyOS Sans SC Medium" w:eastAsia="HarmonyOS Sans SC Medium" w:hAnsi="HarmonyOS Sans SC Medium" w:cs="Arial" w:hint="eastAsia"/>
                <w:sz w:val="16"/>
                <w:szCs w:val="20"/>
                <w:lang w:val="en-US" w:eastAsia="zh-CN"/>
              </w:rPr>
              <w:t>安全失效功率器件保护，电池电极反接保护，驱动控制器欠压、过压、过流、过温及过载保护</w:t>
            </w:r>
          </w:p>
          <w:p w14:paraId="7665AD40" w14:textId="77777777" w:rsidR="006141DB" w:rsidRPr="00480DA9" w:rsidRDefault="006141DB" w:rsidP="00660033">
            <w:pPr>
              <w:spacing w:after="240"/>
              <w:ind w:right="-8"/>
              <w:rPr>
                <w:rFonts w:ascii="HarmonyOS Sans SC Medium" w:eastAsia="HarmonyOS Sans SC Medium" w:hAnsi="HarmonyOS Sans SC Medium" w:cs="Arial"/>
                <w:b/>
                <w:color w:val="004990"/>
                <w:sz w:val="32"/>
                <w:szCs w:val="32"/>
                <w:lang w:val="en-US" w:eastAsia="zh-CN"/>
              </w:rPr>
            </w:pPr>
            <w:r w:rsidRPr="00480DA9">
              <w:rPr>
                <w:rFonts w:ascii="HarmonyOS Sans SC Medium" w:eastAsia="HarmonyOS Sans SC Medium" w:hAnsi="HarmonyOS Sans SC Medium" w:cs="Arial"/>
                <w:b/>
                <w:color w:val="004990"/>
                <w:sz w:val="32"/>
                <w:szCs w:val="32"/>
                <w:lang w:val="en-US" w:eastAsia="zh-CN"/>
              </w:rPr>
              <w:t>订货代码</w:t>
            </w:r>
          </w:p>
          <w:p w14:paraId="35B45F25" w14:textId="7C578E1B" w:rsidR="006141DB" w:rsidRPr="00480DA9" w:rsidRDefault="00AE5240" w:rsidP="00C64DEF">
            <w:pPr>
              <w:ind w:right="-8"/>
              <w:rPr>
                <w:rFonts w:ascii="HarmonyOS Sans SC Medium" w:eastAsia="HarmonyOS Sans SC Medium" w:hAnsi="HarmonyOS Sans SC Medium" w:cs="Arial"/>
                <w:sz w:val="18"/>
                <w:szCs w:val="16"/>
                <w:lang w:val="en-US" w:eastAsia="zh-CN"/>
              </w:rPr>
            </w:pPr>
            <w:r w:rsidRPr="00480DA9">
              <w:rPr>
                <w:rFonts w:ascii="HarmonyOS Sans SC Medium" w:eastAsia="HarmonyOS Sans SC Medium" w:hAnsi="HarmonyOS Sans SC Medium" w:cs="Arial" w:hint="eastAsia"/>
                <w:sz w:val="18"/>
                <w:szCs w:val="16"/>
                <w:lang w:val="en-US" w:eastAsia="zh-CN"/>
              </w:rPr>
              <w:t>电机驱动器，</w:t>
            </w:r>
            <w:r w:rsidR="00940FC4" w:rsidRPr="00480DA9">
              <w:rPr>
                <w:rFonts w:ascii="HarmonyOS Sans SC Medium" w:eastAsia="HarmonyOS Sans SC Medium" w:hAnsi="HarmonyOS Sans SC Medium" w:cs="Arial" w:hint="eastAsia"/>
                <w:sz w:val="18"/>
                <w:szCs w:val="16"/>
                <w:lang w:val="en-US" w:eastAsia="zh-CN"/>
              </w:rPr>
              <w:t>MC</w:t>
            </w:r>
            <w:r w:rsidR="00407DC4">
              <w:rPr>
                <w:rFonts w:ascii="HarmonyOS Sans SC Medium" w:eastAsia="HarmonyOS Sans SC Medium" w:hAnsi="HarmonyOS Sans SC Medium" w:cs="Arial" w:hint="eastAsia"/>
                <w:sz w:val="18"/>
                <w:szCs w:val="16"/>
                <w:lang w:val="en-US" w:eastAsia="zh-CN"/>
              </w:rPr>
              <w:t>D</w:t>
            </w:r>
            <w:r w:rsidR="00407DC4">
              <w:rPr>
                <w:rFonts w:ascii="HarmonyOS Sans SC Medium" w:eastAsia="HarmonyOS Sans SC Medium" w:hAnsi="HarmonyOS Sans SC Medium" w:cs="Arial"/>
                <w:sz w:val="18"/>
                <w:szCs w:val="16"/>
                <w:lang w:val="en-US" w:eastAsia="zh-CN"/>
              </w:rPr>
              <w:t>-2420</w:t>
            </w:r>
            <w:r w:rsidRPr="00480DA9">
              <w:rPr>
                <w:rFonts w:ascii="HarmonyOS Sans SC Medium" w:eastAsia="HarmonyOS Sans SC Medium" w:hAnsi="HarmonyOS Sans SC Medium" w:cs="Arial" w:hint="eastAsia"/>
                <w:sz w:val="18"/>
                <w:szCs w:val="16"/>
                <w:lang w:val="en-US" w:eastAsia="zh-CN"/>
              </w:rPr>
              <w:t>-</w:t>
            </w:r>
            <w:r w:rsidR="00407DC4">
              <w:rPr>
                <w:rFonts w:ascii="HarmonyOS Sans SC Medium" w:eastAsia="HarmonyOS Sans SC Medium" w:hAnsi="HarmonyOS Sans SC Medium" w:cs="Arial" w:hint="eastAsia"/>
                <w:sz w:val="18"/>
                <w:szCs w:val="16"/>
                <w:lang w:val="en-US" w:eastAsia="zh-CN"/>
              </w:rPr>
              <w:t>AI</w:t>
            </w:r>
            <w:r w:rsidRPr="00480DA9">
              <w:rPr>
                <w:rFonts w:ascii="HarmonyOS Sans SC Medium" w:eastAsia="HarmonyOS Sans SC Medium" w:hAnsi="HarmonyOS Sans SC Medium" w:cs="Arial" w:hint="eastAsia"/>
                <w:sz w:val="18"/>
                <w:szCs w:val="16"/>
                <w:lang w:val="en-US" w:eastAsia="zh-CN"/>
              </w:rPr>
              <w:t xml:space="preserve"> </w:t>
            </w:r>
            <w:r w:rsidRPr="00480DA9">
              <w:rPr>
                <w:rFonts w:ascii="HarmonyOS Sans SC Medium" w:eastAsia="HarmonyOS Sans SC Medium" w:hAnsi="HarmonyOS Sans SC Medium" w:cs="Arial"/>
                <w:sz w:val="18"/>
                <w:szCs w:val="16"/>
                <w:lang w:val="en-US" w:eastAsia="zh-CN"/>
              </w:rPr>
              <w:t>–</w:t>
            </w:r>
            <w:r w:rsidRPr="00480DA9">
              <w:rPr>
                <w:rFonts w:ascii="HarmonyOS Sans SC Medium" w:eastAsia="HarmonyOS Sans SC Medium" w:hAnsi="HarmonyOS Sans SC Medium" w:cs="Arial" w:hint="eastAsia"/>
                <w:sz w:val="18"/>
                <w:szCs w:val="16"/>
                <w:lang w:val="en-US" w:eastAsia="zh-CN"/>
              </w:rPr>
              <w:t xml:space="preserve"> </w:t>
            </w:r>
            <w:r w:rsidR="00407DC4">
              <w:rPr>
                <w:rFonts w:ascii="HarmonyOS Sans SC Medium" w:eastAsia="HarmonyOS Sans SC Medium" w:hAnsi="HarmonyOS Sans SC Medium" w:cs="Arial"/>
                <w:sz w:val="18"/>
                <w:szCs w:val="16"/>
                <w:lang w:val="en-US" w:eastAsia="zh-CN"/>
              </w:rPr>
              <w:t>20</w:t>
            </w:r>
            <w:r w:rsidRPr="00480DA9">
              <w:rPr>
                <w:rFonts w:ascii="HarmonyOS Sans SC Medium" w:eastAsia="HarmonyOS Sans SC Medium" w:hAnsi="HarmonyOS Sans SC Medium" w:cs="Arial" w:hint="eastAsia"/>
                <w:sz w:val="18"/>
                <w:szCs w:val="16"/>
                <w:lang w:val="en-US" w:eastAsia="zh-CN"/>
              </w:rPr>
              <w:t>0A</w:t>
            </w:r>
            <w:r w:rsidR="00407DC4">
              <w:rPr>
                <w:rFonts w:ascii="HarmonyOS Sans SC Medium" w:eastAsia="HarmonyOS Sans SC Medium" w:hAnsi="HarmonyOS Sans SC Medium" w:cs="Arial" w:hint="eastAsia"/>
                <w:sz w:val="18"/>
                <w:szCs w:val="16"/>
                <w:lang w:val="en-US" w:eastAsia="zh-CN"/>
              </w:rPr>
              <w:t>×2</w:t>
            </w:r>
          </w:p>
          <w:p w14:paraId="1524C4EF" w14:textId="025E1202" w:rsidR="00AE5240" w:rsidRDefault="00AE5240" w:rsidP="00C64DEF">
            <w:pPr>
              <w:ind w:right="-8"/>
              <w:rPr>
                <w:rFonts w:ascii="HarmonyOS Sans SC Medium" w:eastAsia="HarmonyOS Sans SC Medium" w:hAnsi="HarmonyOS Sans SC Medium" w:cs="Arial"/>
                <w:sz w:val="18"/>
                <w:szCs w:val="16"/>
                <w:lang w:val="en-US" w:eastAsia="zh-CN"/>
              </w:rPr>
            </w:pPr>
            <w:r w:rsidRPr="00480DA9">
              <w:rPr>
                <w:rFonts w:ascii="HarmonyOS Sans SC Medium" w:eastAsia="HarmonyOS Sans SC Medium" w:hAnsi="HarmonyOS Sans SC Medium" w:cs="Arial" w:hint="eastAsia"/>
                <w:sz w:val="18"/>
                <w:szCs w:val="16"/>
                <w:lang w:val="en-US" w:eastAsia="zh-CN"/>
              </w:rPr>
              <w:t>电机驱动器，MC</w:t>
            </w:r>
            <w:r w:rsidR="00407DC4">
              <w:rPr>
                <w:rFonts w:ascii="HarmonyOS Sans SC Medium" w:eastAsia="HarmonyOS Sans SC Medium" w:hAnsi="HarmonyOS Sans SC Medium" w:cs="Arial" w:hint="eastAsia"/>
                <w:sz w:val="18"/>
                <w:szCs w:val="16"/>
                <w:lang w:val="en-US" w:eastAsia="zh-CN"/>
              </w:rPr>
              <w:t>D</w:t>
            </w:r>
            <w:r w:rsidR="00407DC4">
              <w:rPr>
                <w:rFonts w:ascii="HarmonyOS Sans SC Medium" w:eastAsia="HarmonyOS Sans SC Medium" w:hAnsi="HarmonyOS Sans SC Medium" w:cs="Arial"/>
                <w:sz w:val="18"/>
                <w:szCs w:val="16"/>
                <w:lang w:val="en-US" w:eastAsia="zh-CN"/>
              </w:rPr>
              <w:t>-242</w:t>
            </w:r>
            <w:r w:rsidR="00096794">
              <w:rPr>
                <w:rFonts w:ascii="HarmonyOS Sans SC Medium" w:eastAsia="HarmonyOS Sans SC Medium" w:hAnsi="HarmonyOS Sans SC Medium" w:cs="Arial"/>
                <w:sz w:val="18"/>
                <w:szCs w:val="16"/>
                <w:lang w:val="en-US" w:eastAsia="zh-CN"/>
              </w:rPr>
              <w:t>8</w:t>
            </w:r>
            <w:r w:rsidRPr="00480DA9">
              <w:rPr>
                <w:rFonts w:ascii="HarmonyOS Sans SC Medium" w:eastAsia="HarmonyOS Sans SC Medium" w:hAnsi="HarmonyOS Sans SC Medium" w:cs="Arial" w:hint="eastAsia"/>
                <w:sz w:val="18"/>
                <w:szCs w:val="16"/>
                <w:lang w:val="en-US" w:eastAsia="zh-CN"/>
              </w:rPr>
              <w:t>-</w:t>
            </w:r>
            <w:r w:rsidR="00407DC4">
              <w:rPr>
                <w:rFonts w:ascii="HarmonyOS Sans SC Medium" w:eastAsia="HarmonyOS Sans SC Medium" w:hAnsi="HarmonyOS Sans SC Medium" w:cs="Arial" w:hint="eastAsia"/>
                <w:sz w:val="18"/>
                <w:szCs w:val="16"/>
                <w:lang w:val="en-US" w:eastAsia="zh-CN"/>
              </w:rPr>
              <w:t>AI</w:t>
            </w:r>
            <w:r w:rsidR="00407DC4">
              <w:rPr>
                <w:rFonts w:ascii="HarmonyOS Sans SC Medium" w:eastAsia="HarmonyOS Sans SC Medium" w:hAnsi="HarmonyOS Sans SC Medium" w:cs="Arial"/>
                <w:sz w:val="18"/>
                <w:szCs w:val="16"/>
                <w:lang w:val="en-US" w:eastAsia="zh-CN"/>
              </w:rPr>
              <w:t xml:space="preserve"> </w:t>
            </w:r>
            <w:r w:rsidRPr="00480DA9">
              <w:rPr>
                <w:rFonts w:ascii="HarmonyOS Sans SC Medium" w:eastAsia="HarmonyOS Sans SC Medium" w:hAnsi="HarmonyOS Sans SC Medium" w:cs="Arial"/>
                <w:sz w:val="18"/>
                <w:szCs w:val="16"/>
                <w:lang w:val="en-US" w:eastAsia="zh-CN"/>
              </w:rPr>
              <w:t>–</w:t>
            </w:r>
            <w:r w:rsidRPr="00480DA9">
              <w:rPr>
                <w:rFonts w:ascii="HarmonyOS Sans SC Medium" w:eastAsia="HarmonyOS Sans SC Medium" w:hAnsi="HarmonyOS Sans SC Medium" w:cs="Arial" w:hint="eastAsia"/>
                <w:sz w:val="18"/>
                <w:szCs w:val="16"/>
                <w:lang w:val="en-US" w:eastAsia="zh-CN"/>
              </w:rPr>
              <w:t xml:space="preserve"> </w:t>
            </w:r>
            <w:r w:rsidR="00407DC4">
              <w:rPr>
                <w:rFonts w:ascii="HarmonyOS Sans SC Medium" w:eastAsia="HarmonyOS Sans SC Medium" w:hAnsi="HarmonyOS Sans SC Medium" w:cs="Arial"/>
                <w:sz w:val="18"/>
                <w:szCs w:val="16"/>
                <w:lang w:val="en-US" w:eastAsia="zh-CN"/>
              </w:rPr>
              <w:t>240</w:t>
            </w:r>
            <w:r w:rsidRPr="00480DA9">
              <w:rPr>
                <w:rFonts w:ascii="HarmonyOS Sans SC Medium" w:eastAsia="HarmonyOS Sans SC Medium" w:hAnsi="HarmonyOS Sans SC Medium" w:cs="Arial" w:hint="eastAsia"/>
                <w:sz w:val="18"/>
                <w:szCs w:val="16"/>
                <w:lang w:val="en-US" w:eastAsia="zh-CN"/>
              </w:rPr>
              <w:t>A</w:t>
            </w:r>
            <w:r w:rsidR="00407DC4">
              <w:rPr>
                <w:rFonts w:ascii="HarmonyOS Sans SC Medium" w:eastAsia="HarmonyOS Sans SC Medium" w:hAnsi="HarmonyOS Sans SC Medium" w:cs="Arial" w:hint="eastAsia"/>
                <w:sz w:val="18"/>
                <w:szCs w:val="16"/>
                <w:lang w:val="en-US" w:eastAsia="zh-CN"/>
              </w:rPr>
              <w:t>×2</w:t>
            </w:r>
          </w:p>
          <w:p w14:paraId="2FBE9D4F" w14:textId="6252901D" w:rsidR="00407DC4" w:rsidRPr="00480DA9" w:rsidRDefault="00407DC4" w:rsidP="00407DC4">
            <w:pPr>
              <w:ind w:right="-8"/>
              <w:rPr>
                <w:rFonts w:ascii="HarmonyOS Sans SC Medium" w:eastAsia="HarmonyOS Sans SC Medium" w:hAnsi="HarmonyOS Sans SC Medium" w:cs="Arial"/>
                <w:sz w:val="18"/>
                <w:szCs w:val="16"/>
                <w:lang w:val="en-US" w:eastAsia="zh-CN"/>
              </w:rPr>
            </w:pPr>
            <w:r w:rsidRPr="00480DA9">
              <w:rPr>
                <w:rFonts w:ascii="HarmonyOS Sans SC Medium" w:eastAsia="HarmonyOS Sans SC Medium" w:hAnsi="HarmonyOS Sans SC Medium" w:cs="Arial" w:hint="eastAsia"/>
                <w:sz w:val="18"/>
                <w:szCs w:val="16"/>
                <w:lang w:val="en-US" w:eastAsia="zh-CN"/>
              </w:rPr>
              <w:t>电机驱动器，MC</w:t>
            </w:r>
            <w:r>
              <w:rPr>
                <w:rFonts w:ascii="HarmonyOS Sans SC Medium" w:eastAsia="HarmonyOS Sans SC Medium" w:hAnsi="HarmonyOS Sans SC Medium" w:cs="Arial" w:hint="eastAsia"/>
                <w:sz w:val="18"/>
                <w:szCs w:val="16"/>
                <w:lang w:val="en-US" w:eastAsia="zh-CN"/>
              </w:rPr>
              <w:t>T</w:t>
            </w:r>
            <w:r>
              <w:rPr>
                <w:rFonts w:ascii="HarmonyOS Sans SC Medium" w:eastAsia="HarmonyOS Sans SC Medium" w:hAnsi="HarmonyOS Sans SC Medium" w:cs="Arial"/>
                <w:sz w:val="18"/>
                <w:szCs w:val="16"/>
                <w:lang w:val="en-US" w:eastAsia="zh-CN"/>
              </w:rPr>
              <w:t>-2420</w:t>
            </w:r>
            <w:r w:rsidRPr="00480DA9">
              <w:rPr>
                <w:rFonts w:ascii="HarmonyOS Sans SC Medium" w:eastAsia="HarmonyOS Sans SC Medium" w:hAnsi="HarmonyOS Sans SC Medium" w:cs="Arial" w:hint="eastAsia"/>
                <w:sz w:val="18"/>
                <w:szCs w:val="16"/>
                <w:lang w:val="en-US" w:eastAsia="zh-CN"/>
              </w:rPr>
              <w:t>-</w:t>
            </w:r>
            <w:r>
              <w:rPr>
                <w:rFonts w:ascii="HarmonyOS Sans SC Medium" w:eastAsia="HarmonyOS Sans SC Medium" w:hAnsi="HarmonyOS Sans SC Medium" w:cs="Arial" w:hint="eastAsia"/>
                <w:sz w:val="18"/>
                <w:szCs w:val="16"/>
                <w:lang w:val="en-US" w:eastAsia="zh-CN"/>
              </w:rPr>
              <w:t>AI</w:t>
            </w:r>
            <w:r w:rsidRPr="00480DA9">
              <w:rPr>
                <w:rFonts w:ascii="HarmonyOS Sans SC Medium" w:eastAsia="HarmonyOS Sans SC Medium" w:hAnsi="HarmonyOS Sans SC Medium" w:cs="Arial" w:hint="eastAsia"/>
                <w:sz w:val="18"/>
                <w:szCs w:val="16"/>
                <w:lang w:val="en-US" w:eastAsia="zh-CN"/>
              </w:rPr>
              <w:t xml:space="preserve"> </w:t>
            </w:r>
            <w:r w:rsidRPr="00480DA9">
              <w:rPr>
                <w:rFonts w:ascii="HarmonyOS Sans SC Medium" w:eastAsia="HarmonyOS Sans SC Medium" w:hAnsi="HarmonyOS Sans SC Medium" w:cs="Arial"/>
                <w:sz w:val="18"/>
                <w:szCs w:val="16"/>
                <w:lang w:val="en-US" w:eastAsia="zh-CN"/>
              </w:rPr>
              <w:t>–</w:t>
            </w:r>
            <w:r w:rsidRPr="00480DA9">
              <w:rPr>
                <w:rFonts w:ascii="HarmonyOS Sans SC Medium" w:eastAsia="HarmonyOS Sans SC Medium" w:hAnsi="HarmonyOS Sans SC Medium" w:cs="Arial" w:hint="eastAsia"/>
                <w:sz w:val="18"/>
                <w:szCs w:val="16"/>
                <w:lang w:val="en-US" w:eastAsia="zh-CN"/>
              </w:rPr>
              <w:t xml:space="preserve"> </w:t>
            </w:r>
            <w:r>
              <w:rPr>
                <w:rFonts w:ascii="HarmonyOS Sans SC Medium" w:eastAsia="HarmonyOS Sans SC Medium" w:hAnsi="HarmonyOS Sans SC Medium" w:cs="Arial"/>
                <w:sz w:val="18"/>
                <w:szCs w:val="16"/>
                <w:lang w:val="en-US" w:eastAsia="zh-CN"/>
              </w:rPr>
              <w:t>20</w:t>
            </w:r>
            <w:r w:rsidRPr="00480DA9">
              <w:rPr>
                <w:rFonts w:ascii="HarmonyOS Sans SC Medium" w:eastAsia="HarmonyOS Sans SC Medium" w:hAnsi="HarmonyOS Sans SC Medium" w:cs="Arial" w:hint="eastAsia"/>
                <w:sz w:val="18"/>
                <w:szCs w:val="16"/>
                <w:lang w:val="en-US" w:eastAsia="zh-CN"/>
              </w:rPr>
              <w:t>0A</w:t>
            </w:r>
            <w:r>
              <w:rPr>
                <w:rFonts w:ascii="HarmonyOS Sans SC Medium" w:eastAsia="HarmonyOS Sans SC Medium" w:hAnsi="HarmonyOS Sans SC Medium" w:cs="Arial" w:hint="eastAsia"/>
                <w:sz w:val="18"/>
                <w:szCs w:val="16"/>
                <w:lang w:val="en-US" w:eastAsia="zh-CN"/>
              </w:rPr>
              <w:t>×2</w:t>
            </w:r>
            <w:r>
              <w:rPr>
                <w:rFonts w:ascii="HarmonyOS Sans SC Medium" w:eastAsia="HarmonyOS Sans SC Medium" w:hAnsi="HarmonyOS Sans SC Medium" w:cs="Arial"/>
                <w:sz w:val="18"/>
                <w:szCs w:val="16"/>
                <w:lang w:val="en-US" w:eastAsia="zh-CN"/>
              </w:rPr>
              <w:t>+280A</w:t>
            </w:r>
            <w:r>
              <w:rPr>
                <w:rFonts w:ascii="HarmonyOS Sans SC Medium" w:eastAsia="HarmonyOS Sans SC Medium" w:hAnsi="HarmonyOS Sans SC Medium" w:cs="Arial" w:hint="eastAsia"/>
                <w:sz w:val="18"/>
                <w:szCs w:val="16"/>
                <w:lang w:val="en-US" w:eastAsia="zh-CN"/>
              </w:rPr>
              <w:t>×</w:t>
            </w:r>
            <w:r>
              <w:rPr>
                <w:rFonts w:ascii="HarmonyOS Sans SC Medium" w:eastAsia="HarmonyOS Sans SC Medium" w:hAnsi="HarmonyOS Sans SC Medium" w:cs="Arial"/>
                <w:sz w:val="18"/>
                <w:szCs w:val="16"/>
                <w:lang w:val="en-US" w:eastAsia="zh-CN"/>
              </w:rPr>
              <w:t>1</w:t>
            </w:r>
          </w:p>
          <w:p w14:paraId="63B2E1AF" w14:textId="1952C5CF" w:rsidR="00407DC4" w:rsidRPr="00480DA9" w:rsidRDefault="00407DC4" w:rsidP="00C64DEF">
            <w:pPr>
              <w:ind w:right="-8"/>
              <w:rPr>
                <w:rFonts w:ascii="HarmonyOS Sans SC Medium" w:eastAsia="HarmonyOS Sans SC Medium" w:hAnsi="HarmonyOS Sans SC Medium" w:cs="Arial"/>
                <w:sz w:val="18"/>
                <w:szCs w:val="16"/>
                <w:lang w:val="en-US" w:eastAsia="zh-CN"/>
              </w:rPr>
            </w:pPr>
            <w:r w:rsidRPr="00480DA9">
              <w:rPr>
                <w:rFonts w:ascii="HarmonyOS Sans SC Medium" w:eastAsia="HarmonyOS Sans SC Medium" w:hAnsi="HarmonyOS Sans SC Medium" w:cs="Arial" w:hint="eastAsia"/>
                <w:sz w:val="18"/>
                <w:szCs w:val="16"/>
                <w:lang w:val="en-US" w:eastAsia="zh-CN"/>
              </w:rPr>
              <w:t>电机驱动器，MC</w:t>
            </w:r>
            <w:r>
              <w:rPr>
                <w:rFonts w:ascii="HarmonyOS Sans SC Medium" w:eastAsia="HarmonyOS Sans SC Medium" w:hAnsi="HarmonyOS Sans SC Medium" w:cs="Arial" w:hint="eastAsia"/>
                <w:sz w:val="18"/>
                <w:szCs w:val="16"/>
                <w:lang w:val="en-US" w:eastAsia="zh-CN"/>
              </w:rPr>
              <w:t>T</w:t>
            </w:r>
            <w:r>
              <w:rPr>
                <w:rFonts w:ascii="HarmonyOS Sans SC Medium" w:eastAsia="HarmonyOS Sans SC Medium" w:hAnsi="HarmonyOS Sans SC Medium" w:cs="Arial"/>
                <w:sz w:val="18"/>
                <w:szCs w:val="16"/>
                <w:lang w:val="en-US" w:eastAsia="zh-CN"/>
              </w:rPr>
              <w:t>-242</w:t>
            </w:r>
            <w:r w:rsidR="00096794">
              <w:rPr>
                <w:rFonts w:ascii="HarmonyOS Sans SC Medium" w:eastAsia="HarmonyOS Sans SC Medium" w:hAnsi="HarmonyOS Sans SC Medium" w:cs="Arial"/>
                <w:sz w:val="18"/>
                <w:szCs w:val="16"/>
                <w:lang w:val="en-US" w:eastAsia="zh-CN"/>
              </w:rPr>
              <w:t>8</w:t>
            </w:r>
            <w:r w:rsidRPr="00480DA9">
              <w:rPr>
                <w:rFonts w:ascii="HarmonyOS Sans SC Medium" w:eastAsia="HarmonyOS Sans SC Medium" w:hAnsi="HarmonyOS Sans SC Medium" w:cs="Arial" w:hint="eastAsia"/>
                <w:sz w:val="18"/>
                <w:szCs w:val="16"/>
                <w:lang w:val="en-US" w:eastAsia="zh-CN"/>
              </w:rPr>
              <w:t>-</w:t>
            </w:r>
            <w:r>
              <w:rPr>
                <w:rFonts w:ascii="HarmonyOS Sans SC Medium" w:eastAsia="HarmonyOS Sans SC Medium" w:hAnsi="HarmonyOS Sans SC Medium" w:cs="Arial" w:hint="eastAsia"/>
                <w:sz w:val="18"/>
                <w:szCs w:val="16"/>
                <w:lang w:val="en-US" w:eastAsia="zh-CN"/>
              </w:rPr>
              <w:t>AI</w:t>
            </w:r>
            <w:r>
              <w:rPr>
                <w:rFonts w:ascii="HarmonyOS Sans SC Medium" w:eastAsia="HarmonyOS Sans SC Medium" w:hAnsi="HarmonyOS Sans SC Medium" w:cs="Arial"/>
                <w:sz w:val="18"/>
                <w:szCs w:val="16"/>
                <w:lang w:val="en-US" w:eastAsia="zh-CN"/>
              </w:rPr>
              <w:t xml:space="preserve"> </w:t>
            </w:r>
            <w:r w:rsidRPr="00480DA9">
              <w:rPr>
                <w:rFonts w:ascii="HarmonyOS Sans SC Medium" w:eastAsia="HarmonyOS Sans SC Medium" w:hAnsi="HarmonyOS Sans SC Medium" w:cs="Arial"/>
                <w:sz w:val="18"/>
                <w:szCs w:val="16"/>
                <w:lang w:val="en-US" w:eastAsia="zh-CN"/>
              </w:rPr>
              <w:t>–</w:t>
            </w:r>
            <w:r w:rsidRPr="00480DA9">
              <w:rPr>
                <w:rFonts w:ascii="HarmonyOS Sans SC Medium" w:eastAsia="HarmonyOS Sans SC Medium" w:hAnsi="HarmonyOS Sans SC Medium" w:cs="Arial" w:hint="eastAsia"/>
                <w:sz w:val="18"/>
                <w:szCs w:val="16"/>
                <w:lang w:val="en-US" w:eastAsia="zh-CN"/>
              </w:rPr>
              <w:t xml:space="preserve"> </w:t>
            </w:r>
            <w:r>
              <w:rPr>
                <w:rFonts w:ascii="HarmonyOS Sans SC Medium" w:eastAsia="HarmonyOS Sans SC Medium" w:hAnsi="HarmonyOS Sans SC Medium" w:cs="Arial"/>
                <w:sz w:val="18"/>
                <w:szCs w:val="16"/>
                <w:lang w:val="en-US" w:eastAsia="zh-CN"/>
              </w:rPr>
              <w:t>240</w:t>
            </w:r>
            <w:r w:rsidRPr="00480DA9">
              <w:rPr>
                <w:rFonts w:ascii="HarmonyOS Sans SC Medium" w:eastAsia="HarmonyOS Sans SC Medium" w:hAnsi="HarmonyOS Sans SC Medium" w:cs="Arial" w:hint="eastAsia"/>
                <w:sz w:val="18"/>
                <w:szCs w:val="16"/>
                <w:lang w:val="en-US" w:eastAsia="zh-CN"/>
              </w:rPr>
              <w:t>A</w:t>
            </w:r>
            <w:r>
              <w:rPr>
                <w:rFonts w:ascii="HarmonyOS Sans SC Medium" w:eastAsia="HarmonyOS Sans SC Medium" w:hAnsi="HarmonyOS Sans SC Medium" w:cs="Arial" w:hint="eastAsia"/>
                <w:sz w:val="18"/>
                <w:szCs w:val="16"/>
                <w:lang w:val="en-US" w:eastAsia="zh-CN"/>
              </w:rPr>
              <w:t>×2</w:t>
            </w:r>
            <w:r>
              <w:rPr>
                <w:rFonts w:ascii="HarmonyOS Sans SC Medium" w:eastAsia="HarmonyOS Sans SC Medium" w:hAnsi="HarmonyOS Sans SC Medium" w:cs="Arial"/>
                <w:sz w:val="18"/>
                <w:szCs w:val="16"/>
                <w:lang w:val="en-US" w:eastAsia="zh-CN"/>
              </w:rPr>
              <w:t>+280</w:t>
            </w:r>
            <w:r>
              <w:rPr>
                <w:rFonts w:ascii="HarmonyOS Sans SC Medium" w:eastAsia="HarmonyOS Sans SC Medium" w:hAnsi="HarmonyOS Sans SC Medium" w:cs="Arial" w:hint="eastAsia"/>
                <w:sz w:val="18"/>
                <w:szCs w:val="16"/>
                <w:lang w:val="en-US" w:eastAsia="zh-CN"/>
              </w:rPr>
              <w:t>A×</w:t>
            </w:r>
            <w:r>
              <w:rPr>
                <w:rFonts w:ascii="HarmonyOS Sans SC Medium" w:eastAsia="HarmonyOS Sans SC Medium" w:hAnsi="HarmonyOS Sans SC Medium" w:cs="Arial"/>
                <w:sz w:val="18"/>
                <w:szCs w:val="16"/>
                <w:lang w:val="en-US" w:eastAsia="zh-CN"/>
              </w:rPr>
              <w:t>1</w:t>
            </w:r>
          </w:p>
        </w:tc>
      </w:tr>
      <w:tr w:rsidR="006141DB" w:rsidRPr="00480DA9" w14:paraId="268EE103" w14:textId="77777777" w:rsidTr="00BB0D76">
        <w:trPr>
          <w:trHeight w:val="2554"/>
        </w:trPr>
        <w:tc>
          <w:tcPr>
            <w:tcW w:w="4931" w:type="dxa"/>
          </w:tcPr>
          <w:p w14:paraId="004DAF08" w14:textId="74BF0045" w:rsidR="00F15619" w:rsidRPr="00480DA9" w:rsidRDefault="00407DC4" w:rsidP="006C2A68">
            <w:pPr>
              <w:ind w:right="-6"/>
              <w:rPr>
                <w:rFonts w:ascii="HarmonyOS Sans SC Medium" w:eastAsia="HarmonyOS Sans SC Medium" w:hAnsi="HarmonyOS Sans SC Medium" w:cs="Arial"/>
                <w:sz w:val="20"/>
                <w:szCs w:val="20"/>
                <w:lang w:eastAsia="zh-CN"/>
              </w:rPr>
            </w:pPr>
            <w:r w:rsidRPr="00407DC4">
              <w:rPr>
                <w:rFonts w:ascii="HarmonyOS Sans SC Medium" w:eastAsia="HarmonyOS Sans SC Medium" w:hAnsi="HarmonyOS Sans SC Medium" w:cs="Arial"/>
                <w:noProof/>
                <w:sz w:val="20"/>
                <w:szCs w:val="20"/>
                <w:lang w:eastAsia="zh-CN"/>
              </w:rPr>
              <w:drawing>
                <wp:anchor distT="0" distB="0" distL="114300" distR="114300" simplePos="0" relativeHeight="251659264" behindDoc="0" locked="0" layoutInCell="1" allowOverlap="1" wp14:anchorId="48DCD177" wp14:editId="7B8EBF07">
                  <wp:simplePos x="0" y="0"/>
                  <wp:positionH relativeFrom="column">
                    <wp:posOffset>641350</wp:posOffset>
                  </wp:positionH>
                  <wp:positionV relativeFrom="paragraph">
                    <wp:posOffset>19685</wp:posOffset>
                  </wp:positionV>
                  <wp:extent cx="1648967" cy="1391518"/>
                  <wp:effectExtent l="0" t="0" r="0" b="0"/>
                  <wp:wrapNone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brightnessContrast bright="-20000" contrast="-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8967" cy="13915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028" w:type="dxa"/>
            <w:vMerge/>
          </w:tcPr>
          <w:p w14:paraId="3F40732A" w14:textId="77777777" w:rsidR="006141DB" w:rsidRPr="00480DA9" w:rsidRDefault="006141DB" w:rsidP="008551F1">
            <w:pPr>
              <w:ind w:right="-8"/>
              <w:rPr>
                <w:rFonts w:ascii="HarmonyOS Sans SC Medium" w:eastAsia="HarmonyOS Sans SC Medium" w:hAnsi="HarmonyOS Sans SC Medium" w:cs="Arial"/>
                <w:sz w:val="20"/>
                <w:szCs w:val="20"/>
                <w:lang w:val="en-US"/>
              </w:rPr>
            </w:pPr>
          </w:p>
        </w:tc>
      </w:tr>
    </w:tbl>
    <w:p w14:paraId="525AEE48" w14:textId="77777777" w:rsidR="00D21ED6" w:rsidRPr="00480DA9" w:rsidRDefault="00E84771" w:rsidP="00480DA9">
      <w:pPr>
        <w:ind w:right="-8"/>
        <w:rPr>
          <w:rFonts w:ascii="HarmonyOS Sans SC Medium" w:eastAsia="HarmonyOS Sans SC Medium" w:hAnsi="HarmonyOS Sans SC Medium" w:cs="Arial"/>
          <w:b/>
          <w:color w:val="004990"/>
          <w:sz w:val="32"/>
          <w:szCs w:val="32"/>
          <w:lang w:val="en-US" w:eastAsia="zh-CN"/>
        </w:rPr>
      </w:pPr>
      <w:r w:rsidRPr="00480DA9">
        <w:rPr>
          <w:rFonts w:ascii="HarmonyOS Sans SC Medium" w:eastAsia="HarmonyOS Sans SC Medium" w:hAnsi="HarmonyOS Sans SC Medium" w:cs="Arial" w:hint="eastAsia"/>
          <w:b/>
          <w:color w:val="004990"/>
          <w:sz w:val="32"/>
          <w:szCs w:val="32"/>
          <w:lang w:val="en-US" w:eastAsia="zh-CN"/>
        </w:rPr>
        <w:t>技术规格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776"/>
        <w:gridCol w:w="1780"/>
        <w:gridCol w:w="1782"/>
        <w:gridCol w:w="1780"/>
        <w:gridCol w:w="1782"/>
      </w:tblGrid>
      <w:tr w:rsidR="0030648F" w:rsidRPr="0030648F" w14:paraId="4E50CF97" w14:textId="77777777" w:rsidTr="0030648F">
        <w:trPr>
          <w:trHeight w:val="276"/>
        </w:trPr>
        <w:tc>
          <w:tcPr>
            <w:tcW w:w="1402" w:type="pct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000000" w:fill="E6E6E6"/>
            <w:noWrap/>
            <w:vAlign w:val="center"/>
            <w:hideMark/>
          </w:tcPr>
          <w:p w14:paraId="6A3C9206" w14:textId="77777777" w:rsidR="0030648F" w:rsidRPr="0030648F" w:rsidRDefault="0030648F" w:rsidP="0030648F">
            <w:pPr>
              <w:jc w:val="center"/>
              <w:rPr>
                <w:rFonts w:ascii="HONOR Sans CN" w:eastAsia="HONOR Sans CN" w:hAnsi="HONOR Sans CN" w:cs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30648F">
              <w:rPr>
                <w:rFonts w:ascii="HONOR Sans CN" w:eastAsia="HONOR Sans CN" w:hAnsi="HONOR Sans CN" w:cs="宋体"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产品系列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000000" w:fill="E6E6E6"/>
            <w:noWrap/>
            <w:vAlign w:val="center"/>
            <w:hideMark/>
          </w:tcPr>
          <w:p w14:paraId="30BAE871" w14:textId="77777777" w:rsidR="0030648F" w:rsidRPr="0030648F" w:rsidRDefault="0030648F" w:rsidP="0030648F">
            <w:pPr>
              <w:jc w:val="center"/>
              <w:rPr>
                <w:rFonts w:ascii="HONOR Sans CN" w:eastAsia="HONOR Sans CN" w:hAnsi="HONOR Sans CN" w:cs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30648F">
              <w:rPr>
                <w:rFonts w:ascii="HONOR Sans CN" w:eastAsia="HONOR Sans CN" w:hAnsi="HONOR Sans CN" w:cs="宋体"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MCD-2420-AI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000000" w:fill="E6E6E6"/>
            <w:noWrap/>
            <w:vAlign w:val="center"/>
            <w:hideMark/>
          </w:tcPr>
          <w:p w14:paraId="0D73FEFC" w14:textId="46546291" w:rsidR="0030648F" w:rsidRPr="0030648F" w:rsidRDefault="0030648F" w:rsidP="0030648F">
            <w:pPr>
              <w:jc w:val="center"/>
              <w:rPr>
                <w:rFonts w:ascii="HONOR Sans CN" w:eastAsia="HONOR Sans CN" w:hAnsi="HONOR Sans CN" w:cs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30648F">
              <w:rPr>
                <w:rFonts w:ascii="HONOR Sans CN" w:eastAsia="HONOR Sans CN" w:hAnsi="HONOR Sans CN" w:cs="宋体"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MCT-242</w:t>
            </w:r>
            <w:r w:rsidR="00096794">
              <w:rPr>
                <w:rFonts w:ascii="HONOR Sans CN" w:eastAsia="HONOR Sans CN" w:hAnsi="HONOR Sans CN" w:cs="宋体"/>
                <w:b/>
                <w:bCs/>
                <w:color w:val="000000"/>
                <w:sz w:val="18"/>
                <w:szCs w:val="18"/>
                <w:lang w:val="en-US" w:eastAsia="zh-CN"/>
              </w:rPr>
              <w:t>8</w:t>
            </w:r>
            <w:r w:rsidRPr="0030648F">
              <w:rPr>
                <w:rFonts w:ascii="HONOR Sans CN" w:eastAsia="HONOR Sans CN" w:hAnsi="HONOR Sans CN" w:cs="宋体"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-AI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000000" w:fill="E6E6E6"/>
            <w:noWrap/>
            <w:vAlign w:val="center"/>
            <w:hideMark/>
          </w:tcPr>
          <w:p w14:paraId="3609CB69" w14:textId="77777777" w:rsidR="0030648F" w:rsidRPr="0030648F" w:rsidRDefault="0030648F" w:rsidP="0030648F">
            <w:pPr>
              <w:jc w:val="center"/>
              <w:rPr>
                <w:rFonts w:ascii="HONOR Sans CN" w:eastAsia="HONOR Sans CN" w:hAnsi="HONOR Sans CN" w:cs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30648F">
              <w:rPr>
                <w:rFonts w:ascii="HONOR Sans CN" w:eastAsia="HONOR Sans CN" w:hAnsi="HONOR Sans CN" w:cs="宋体"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MCD-2424-AI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000000" w:fill="E6E6E6"/>
            <w:noWrap/>
            <w:vAlign w:val="center"/>
            <w:hideMark/>
          </w:tcPr>
          <w:p w14:paraId="30CD4806" w14:textId="3DCCF266" w:rsidR="0030648F" w:rsidRPr="0030648F" w:rsidRDefault="0030648F" w:rsidP="0030648F">
            <w:pPr>
              <w:jc w:val="center"/>
              <w:rPr>
                <w:rFonts w:ascii="HONOR Sans CN" w:eastAsia="HONOR Sans CN" w:hAnsi="HONOR Sans CN" w:cs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30648F">
              <w:rPr>
                <w:rFonts w:ascii="HONOR Sans CN" w:eastAsia="HONOR Sans CN" w:hAnsi="HONOR Sans CN" w:cs="宋体"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MCT-242</w:t>
            </w:r>
            <w:r w:rsidR="00096794">
              <w:rPr>
                <w:rFonts w:ascii="HONOR Sans CN" w:eastAsia="HONOR Sans CN" w:hAnsi="HONOR Sans CN" w:cs="宋体"/>
                <w:b/>
                <w:bCs/>
                <w:color w:val="000000"/>
                <w:sz w:val="18"/>
                <w:szCs w:val="18"/>
                <w:lang w:val="en-US" w:eastAsia="zh-CN"/>
              </w:rPr>
              <w:t>8</w:t>
            </w:r>
            <w:r w:rsidRPr="0030648F">
              <w:rPr>
                <w:rFonts w:ascii="HONOR Sans CN" w:eastAsia="HONOR Sans CN" w:hAnsi="HONOR Sans CN" w:cs="宋体"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-AI</w:t>
            </w:r>
          </w:p>
        </w:tc>
      </w:tr>
      <w:tr w:rsidR="0030648F" w:rsidRPr="0030648F" w14:paraId="57F68998" w14:textId="77777777" w:rsidTr="0030648F">
        <w:trPr>
          <w:trHeight w:val="276"/>
        </w:trPr>
        <w:tc>
          <w:tcPr>
            <w:tcW w:w="1402" w:type="pct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auto" w:fill="auto"/>
            <w:noWrap/>
            <w:vAlign w:val="center"/>
            <w:hideMark/>
          </w:tcPr>
          <w:p w14:paraId="0D38C3A7" w14:textId="77777777" w:rsidR="0030648F" w:rsidRPr="0030648F" w:rsidRDefault="0030648F" w:rsidP="0030648F">
            <w:pPr>
              <w:jc w:val="center"/>
              <w:rPr>
                <w:rFonts w:ascii="HONOR Sans CN" w:eastAsia="HONOR Sans CN" w:hAnsi="HONOR Sans CN" w:cs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30648F">
              <w:rPr>
                <w:rFonts w:ascii="HONOR Sans CN" w:eastAsia="HONOR Sans CN" w:hAnsi="HONOR Sans CN" w:cs="宋体"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额定输入电压</w:t>
            </w:r>
          </w:p>
        </w:tc>
        <w:tc>
          <w:tcPr>
            <w:tcW w:w="359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69171" w14:textId="77777777" w:rsidR="0030648F" w:rsidRPr="0030648F" w:rsidRDefault="0030648F" w:rsidP="0030648F">
            <w:pPr>
              <w:jc w:val="center"/>
              <w:rPr>
                <w:rFonts w:ascii="HONOR Sans CN" w:eastAsia="HONOR Sans CN" w:hAnsi="HONOR Sans CN" w:cs="宋体"/>
                <w:color w:val="000000"/>
                <w:sz w:val="18"/>
                <w:szCs w:val="18"/>
                <w:lang w:val="en-US" w:eastAsia="zh-CN"/>
              </w:rPr>
            </w:pPr>
            <w:r w:rsidRPr="0030648F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24~28V DC</w:t>
            </w:r>
          </w:p>
        </w:tc>
      </w:tr>
      <w:tr w:rsidR="0030648F" w:rsidRPr="0030648F" w14:paraId="586A0E61" w14:textId="77777777" w:rsidTr="0030648F">
        <w:trPr>
          <w:trHeight w:val="276"/>
        </w:trPr>
        <w:tc>
          <w:tcPr>
            <w:tcW w:w="1402" w:type="pct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000000" w:fill="E6E6E6"/>
            <w:noWrap/>
            <w:vAlign w:val="center"/>
            <w:hideMark/>
          </w:tcPr>
          <w:p w14:paraId="28097B7D" w14:textId="77777777" w:rsidR="0030648F" w:rsidRPr="0030648F" w:rsidRDefault="0030648F" w:rsidP="0030648F">
            <w:pPr>
              <w:jc w:val="center"/>
              <w:rPr>
                <w:rFonts w:ascii="HONOR Sans CN" w:eastAsia="HONOR Sans CN" w:hAnsi="HONOR Sans CN" w:cs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30648F">
              <w:rPr>
                <w:rFonts w:ascii="HONOR Sans CN" w:eastAsia="HONOR Sans CN" w:hAnsi="HONOR Sans CN" w:cs="宋体"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工作电压范围</w:t>
            </w:r>
          </w:p>
        </w:tc>
        <w:tc>
          <w:tcPr>
            <w:tcW w:w="359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E6E6E6"/>
            <w:noWrap/>
            <w:vAlign w:val="center"/>
            <w:hideMark/>
          </w:tcPr>
          <w:p w14:paraId="0ED33A23" w14:textId="77777777" w:rsidR="0030648F" w:rsidRPr="0030648F" w:rsidRDefault="0030648F" w:rsidP="0030648F">
            <w:pPr>
              <w:jc w:val="center"/>
              <w:rPr>
                <w:rFonts w:ascii="HONOR Sans CN" w:eastAsia="HONOR Sans CN" w:hAnsi="HONOR Sans CN" w:cs="宋体"/>
                <w:color w:val="000000"/>
                <w:sz w:val="18"/>
                <w:szCs w:val="18"/>
                <w:lang w:val="en-US" w:eastAsia="zh-CN"/>
              </w:rPr>
            </w:pPr>
            <w:r w:rsidRPr="0030648F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12~30V DC</w:t>
            </w:r>
          </w:p>
        </w:tc>
      </w:tr>
      <w:tr w:rsidR="0030648F" w:rsidRPr="0030648F" w14:paraId="32A6BBC2" w14:textId="77777777" w:rsidTr="0030648F">
        <w:trPr>
          <w:trHeight w:val="276"/>
        </w:trPr>
        <w:tc>
          <w:tcPr>
            <w:tcW w:w="1402" w:type="pct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auto" w:fill="auto"/>
            <w:noWrap/>
            <w:vAlign w:val="center"/>
            <w:hideMark/>
          </w:tcPr>
          <w:p w14:paraId="77B68BE2" w14:textId="77777777" w:rsidR="0030648F" w:rsidRPr="0030648F" w:rsidRDefault="0030648F" w:rsidP="0030648F">
            <w:pPr>
              <w:jc w:val="center"/>
              <w:rPr>
                <w:rFonts w:ascii="HONOR Sans CN" w:eastAsia="HONOR Sans CN" w:hAnsi="HONOR Sans CN" w:cs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30648F">
              <w:rPr>
                <w:rFonts w:ascii="HONOR Sans CN" w:eastAsia="HONOR Sans CN" w:hAnsi="HONOR Sans CN" w:cs="宋体"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牵引输出电流（2min）</w:t>
            </w:r>
          </w:p>
        </w:tc>
        <w:tc>
          <w:tcPr>
            <w:tcW w:w="17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1457A" w14:textId="77777777" w:rsidR="0030648F" w:rsidRPr="0030648F" w:rsidRDefault="0030648F" w:rsidP="0030648F">
            <w:pPr>
              <w:jc w:val="center"/>
              <w:rPr>
                <w:rFonts w:ascii="HONOR Sans CN" w:eastAsia="HONOR Sans CN" w:hAnsi="HONOR Sans CN" w:cs="宋体"/>
                <w:color w:val="000000"/>
                <w:sz w:val="18"/>
                <w:szCs w:val="18"/>
                <w:lang w:val="en-US" w:eastAsia="zh-CN"/>
              </w:rPr>
            </w:pPr>
            <w:r w:rsidRPr="0030648F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2×200A</w:t>
            </w:r>
          </w:p>
        </w:tc>
        <w:tc>
          <w:tcPr>
            <w:tcW w:w="17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33435" w14:textId="77777777" w:rsidR="0030648F" w:rsidRPr="0030648F" w:rsidRDefault="0030648F" w:rsidP="0030648F">
            <w:pPr>
              <w:jc w:val="center"/>
              <w:rPr>
                <w:rFonts w:ascii="HONOR Sans CN" w:eastAsia="HONOR Sans CN" w:hAnsi="HONOR Sans CN" w:cs="宋体"/>
                <w:color w:val="000000"/>
                <w:sz w:val="18"/>
                <w:szCs w:val="18"/>
                <w:lang w:val="en-US" w:eastAsia="zh-CN"/>
              </w:rPr>
            </w:pPr>
            <w:r w:rsidRPr="0030648F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2×240A</w:t>
            </w:r>
          </w:p>
        </w:tc>
      </w:tr>
      <w:tr w:rsidR="0030648F" w:rsidRPr="0030648F" w14:paraId="2A625957" w14:textId="77777777" w:rsidTr="0030648F">
        <w:trPr>
          <w:trHeight w:val="276"/>
        </w:trPr>
        <w:tc>
          <w:tcPr>
            <w:tcW w:w="1402" w:type="pct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000000" w:fill="E6E6E6"/>
            <w:noWrap/>
            <w:vAlign w:val="center"/>
            <w:hideMark/>
          </w:tcPr>
          <w:p w14:paraId="417DC789" w14:textId="77777777" w:rsidR="0030648F" w:rsidRPr="0030648F" w:rsidRDefault="0030648F" w:rsidP="0030648F">
            <w:pPr>
              <w:jc w:val="center"/>
              <w:rPr>
                <w:rFonts w:ascii="HONOR Sans CN" w:eastAsia="HONOR Sans CN" w:hAnsi="HONOR Sans CN" w:cs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30648F">
              <w:rPr>
                <w:rFonts w:ascii="HONOR Sans CN" w:eastAsia="HONOR Sans CN" w:hAnsi="HONOR Sans CN" w:cs="宋体"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牵引输出电流（60 min）</w:t>
            </w:r>
          </w:p>
        </w:tc>
        <w:tc>
          <w:tcPr>
            <w:tcW w:w="359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E6E6E6"/>
            <w:noWrap/>
            <w:vAlign w:val="center"/>
            <w:hideMark/>
          </w:tcPr>
          <w:p w14:paraId="115CA63E" w14:textId="77777777" w:rsidR="0030648F" w:rsidRPr="0030648F" w:rsidRDefault="0030648F" w:rsidP="0030648F">
            <w:pPr>
              <w:jc w:val="center"/>
              <w:rPr>
                <w:rFonts w:ascii="HONOR Sans CN" w:eastAsia="HONOR Sans CN" w:hAnsi="HONOR Sans CN" w:cs="宋体"/>
                <w:color w:val="000000"/>
                <w:sz w:val="18"/>
                <w:szCs w:val="18"/>
                <w:lang w:val="en-US" w:eastAsia="zh-CN"/>
              </w:rPr>
            </w:pPr>
            <w:r w:rsidRPr="0030648F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2×80A</w:t>
            </w:r>
          </w:p>
        </w:tc>
      </w:tr>
      <w:tr w:rsidR="0030648F" w:rsidRPr="0030648F" w14:paraId="3D9A0FBD" w14:textId="77777777" w:rsidTr="0030648F">
        <w:trPr>
          <w:trHeight w:val="276"/>
        </w:trPr>
        <w:tc>
          <w:tcPr>
            <w:tcW w:w="1402" w:type="pct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auto" w:fill="auto"/>
            <w:noWrap/>
            <w:vAlign w:val="center"/>
            <w:hideMark/>
          </w:tcPr>
          <w:p w14:paraId="1A0A16A8" w14:textId="77777777" w:rsidR="0030648F" w:rsidRPr="0030648F" w:rsidRDefault="0030648F" w:rsidP="0030648F">
            <w:pPr>
              <w:jc w:val="center"/>
              <w:rPr>
                <w:rFonts w:ascii="HONOR Sans CN" w:eastAsia="HONOR Sans CN" w:hAnsi="HONOR Sans CN" w:cs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30648F">
              <w:rPr>
                <w:rFonts w:ascii="HONOR Sans CN" w:eastAsia="HONOR Sans CN" w:hAnsi="HONOR Sans CN" w:cs="宋体"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直流泵输出电流（max）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3D96A" w14:textId="77777777" w:rsidR="0030648F" w:rsidRPr="0030648F" w:rsidRDefault="0030648F" w:rsidP="0030648F">
            <w:pPr>
              <w:jc w:val="center"/>
              <w:rPr>
                <w:rFonts w:ascii="HONOR Sans CN" w:eastAsia="HONOR Sans CN" w:hAnsi="HONOR Sans CN" w:cs="宋体"/>
                <w:color w:val="000000"/>
                <w:sz w:val="18"/>
                <w:szCs w:val="18"/>
                <w:lang w:val="en-US" w:eastAsia="zh-CN"/>
              </w:rPr>
            </w:pPr>
            <w:r w:rsidRPr="0030648F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87BB1" w14:textId="77777777" w:rsidR="0030648F" w:rsidRPr="0030648F" w:rsidRDefault="0030648F" w:rsidP="0030648F">
            <w:pPr>
              <w:jc w:val="center"/>
              <w:rPr>
                <w:rFonts w:ascii="HONOR Sans CN" w:eastAsia="HONOR Sans CN" w:hAnsi="HONOR Sans CN" w:cs="宋体"/>
                <w:color w:val="000000"/>
                <w:sz w:val="18"/>
                <w:szCs w:val="18"/>
                <w:lang w:val="en-US" w:eastAsia="zh-CN"/>
              </w:rPr>
            </w:pPr>
            <w:r w:rsidRPr="0030648F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280A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E1A61" w14:textId="77777777" w:rsidR="0030648F" w:rsidRPr="0030648F" w:rsidRDefault="0030648F" w:rsidP="0030648F">
            <w:pPr>
              <w:jc w:val="center"/>
              <w:rPr>
                <w:rFonts w:ascii="HONOR Sans CN" w:eastAsia="HONOR Sans CN" w:hAnsi="HONOR Sans CN" w:cs="宋体"/>
                <w:color w:val="000000"/>
                <w:sz w:val="18"/>
                <w:szCs w:val="18"/>
                <w:lang w:val="en-US" w:eastAsia="zh-CN"/>
              </w:rPr>
            </w:pPr>
            <w:r w:rsidRPr="0030648F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6D65A" w14:textId="77777777" w:rsidR="0030648F" w:rsidRPr="0030648F" w:rsidRDefault="0030648F" w:rsidP="0030648F">
            <w:pPr>
              <w:jc w:val="center"/>
              <w:rPr>
                <w:rFonts w:ascii="HONOR Sans CN" w:eastAsia="HONOR Sans CN" w:hAnsi="HONOR Sans CN" w:cs="宋体"/>
                <w:color w:val="000000"/>
                <w:sz w:val="18"/>
                <w:szCs w:val="18"/>
                <w:lang w:val="en-US" w:eastAsia="zh-CN"/>
              </w:rPr>
            </w:pPr>
            <w:r w:rsidRPr="0030648F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280A</w:t>
            </w:r>
          </w:p>
        </w:tc>
      </w:tr>
      <w:tr w:rsidR="0030648F" w:rsidRPr="0030648F" w14:paraId="70119D4C" w14:textId="77777777" w:rsidTr="0030648F">
        <w:trPr>
          <w:trHeight w:val="276"/>
        </w:trPr>
        <w:tc>
          <w:tcPr>
            <w:tcW w:w="1402" w:type="pct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000000" w:fill="E6E6E6"/>
            <w:noWrap/>
            <w:vAlign w:val="center"/>
            <w:hideMark/>
          </w:tcPr>
          <w:p w14:paraId="5A5AA5B8" w14:textId="77777777" w:rsidR="0030648F" w:rsidRPr="0030648F" w:rsidRDefault="0030648F" w:rsidP="0030648F">
            <w:pPr>
              <w:jc w:val="center"/>
              <w:rPr>
                <w:rFonts w:ascii="HONOR Sans CN" w:eastAsia="HONOR Sans CN" w:hAnsi="HONOR Sans CN" w:cs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30648F">
              <w:rPr>
                <w:rFonts w:ascii="HONOR Sans CN" w:eastAsia="HONOR Sans CN" w:hAnsi="HONOR Sans CN" w:cs="宋体"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控制器最大输出频率</w:t>
            </w:r>
          </w:p>
        </w:tc>
        <w:tc>
          <w:tcPr>
            <w:tcW w:w="359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E6E6E6"/>
            <w:noWrap/>
            <w:vAlign w:val="center"/>
            <w:hideMark/>
          </w:tcPr>
          <w:p w14:paraId="62945870" w14:textId="77777777" w:rsidR="0030648F" w:rsidRPr="0030648F" w:rsidRDefault="0030648F" w:rsidP="0030648F">
            <w:pPr>
              <w:jc w:val="center"/>
              <w:rPr>
                <w:rFonts w:ascii="HONOR Sans CN" w:eastAsia="HONOR Sans CN" w:hAnsi="HONOR Sans CN" w:cs="宋体"/>
                <w:color w:val="000000"/>
                <w:sz w:val="18"/>
                <w:szCs w:val="18"/>
                <w:lang w:val="en-US" w:eastAsia="zh-CN"/>
              </w:rPr>
            </w:pPr>
            <w:r w:rsidRPr="0030648F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599Hz</w:t>
            </w:r>
          </w:p>
        </w:tc>
      </w:tr>
      <w:tr w:rsidR="0030648F" w:rsidRPr="0030648F" w14:paraId="728E2FAF" w14:textId="77777777" w:rsidTr="0030648F">
        <w:trPr>
          <w:trHeight w:val="276"/>
        </w:trPr>
        <w:tc>
          <w:tcPr>
            <w:tcW w:w="1402" w:type="pct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auto" w:fill="auto"/>
            <w:noWrap/>
            <w:vAlign w:val="center"/>
            <w:hideMark/>
          </w:tcPr>
          <w:p w14:paraId="6ECC59ED" w14:textId="77777777" w:rsidR="0030648F" w:rsidRPr="0030648F" w:rsidRDefault="0030648F" w:rsidP="0030648F">
            <w:pPr>
              <w:jc w:val="center"/>
              <w:rPr>
                <w:rFonts w:ascii="HONOR Sans CN" w:eastAsia="HONOR Sans CN" w:hAnsi="HONOR Sans CN" w:cs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30648F">
              <w:rPr>
                <w:rFonts w:ascii="HONOR Sans CN" w:eastAsia="HONOR Sans CN" w:hAnsi="HONOR Sans CN" w:cs="宋体"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PWM频率</w:t>
            </w:r>
          </w:p>
        </w:tc>
        <w:tc>
          <w:tcPr>
            <w:tcW w:w="359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2D9E7" w14:textId="77777777" w:rsidR="0030648F" w:rsidRPr="0030648F" w:rsidRDefault="0030648F" w:rsidP="0030648F">
            <w:pPr>
              <w:jc w:val="center"/>
              <w:rPr>
                <w:rFonts w:ascii="HONOR Sans CN" w:eastAsia="HONOR Sans CN" w:hAnsi="HONOR Sans CN" w:cs="宋体"/>
                <w:color w:val="000000"/>
                <w:sz w:val="18"/>
                <w:szCs w:val="18"/>
                <w:lang w:val="en-US" w:eastAsia="zh-CN"/>
              </w:rPr>
            </w:pPr>
            <w:r w:rsidRPr="0030648F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8kHz</w:t>
            </w:r>
          </w:p>
        </w:tc>
      </w:tr>
      <w:tr w:rsidR="0030648F" w:rsidRPr="0030648F" w14:paraId="1B2E7C76" w14:textId="77777777" w:rsidTr="0030648F">
        <w:trPr>
          <w:trHeight w:val="276"/>
        </w:trPr>
        <w:tc>
          <w:tcPr>
            <w:tcW w:w="1402" w:type="pct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000000" w:fill="E6E6E6"/>
            <w:noWrap/>
            <w:vAlign w:val="center"/>
            <w:hideMark/>
          </w:tcPr>
          <w:p w14:paraId="53C83253" w14:textId="77777777" w:rsidR="0030648F" w:rsidRPr="0030648F" w:rsidRDefault="0030648F" w:rsidP="0030648F">
            <w:pPr>
              <w:jc w:val="center"/>
              <w:rPr>
                <w:rFonts w:ascii="HONOR Sans CN" w:eastAsia="HONOR Sans CN" w:hAnsi="HONOR Sans CN" w:cs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30648F">
              <w:rPr>
                <w:rFonts w:ascii="HONOR Sans CN" w:eastAsia="HONOR Sans CN" w:hAnsi="HONOR Sans CN" w:cs="宋体"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通讯方式</w:t>
            </w:r>
          </w:p>
        </w:tc>
        <w:tc>
          <w:tcPr>
            <w:tcW w:w="359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E6E6E6"/>
            <w:noWrap/>
            <w:vAlign w:val="center"/>
            <w:hideMark/>
          </w:tcPr>
          <w:p w14:paraId="423F8DC4" w14:textId="77777777" w:rsidR="0030648F" w:rsidRPr="0030648F" w:rsidRDefault="0030648F" w:rsidP="0030648F">
            <w:pPr>
              <w:jc w:val="center"/>
              <w:rPr>
                <w:rFonts w:ascii="HONOR Sans CN" w:eastAsia="HONOR Sans CN" w:hAnsi="HONOR Sans CN" w:cs="宋体"/>
                <w:color w:val="000000"/>
                <w:sz w:val="18"/>
                <w:szCs w:val="18"/>
                <w:lang w:val="en-US" w:eastAsia="zh-CN"/>
              </w:rPr>
            </w:pPr>
            <w:r w:rsidRPr="0030648F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CAN2.0B</w:t>
            </w:r>
          </w:p>
        </w:tc>
      </w:tr>
      <w:tr w:rsidR="0030648F" w:rsidRPr="0030648F" w14:paraId="74AE99FF" w14:textId="77777777" w:rsidTr="0030648F">
        <w:trPr>
          <w:trHeight w:val="276"/>
        </w:trPr>
        <w:tc>
          <w:tcPr>
            <w:tcW w:w="1402" w:type="pct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auto" w:fill="auto"/>
            <w:noWrap/>
            <w:vAlign w:val="center"/>
            <w:hideMark/>
          </w:tcPr>
          <w:p w14:paraId="61696FB1" w14:textId="77777777" w:rsidR="0030648F" w:rsidRPr="0030648F" w:rsidRDefault="0030648F" w:rsidP="0030648F">
            <w:pPr>
              <w:jc w:val="center"/>
              <w:rPr>
                <w:rFonts w:ascii="HONOR Sans CN" w:eastAsia="HONOR Sans CN" w:hAnsi="HONOR Sans CN" w:cs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30648F">
              <w:rPr>
                <w:rFonts w:ascii="HONOR Sans CN" w:eastAsia="HONOR Sans CN" w:hAnsi="HONOR Sans CN" w:cs="宋体"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超温保护</w:t>
            </w:r>
          </w:p>
        </w:tc>
        <w:tc>
          <w:tcPr>
            <w:tcW w:w="359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EB551" w14:textId="77777777" w:rsidR="0030648F" w:rsidRPr="0030648F" w:rsidRDefault="0030648F" w:rsidP="0030648F">
            <w:pPr>
              <w:jc w:val="center"/>
              <w:rPr>
                <w:rFonts w:ascii="HONOR Sans CN" w:eastAsia="HONOR Sans CN" w:hAnsi="HONOR Sans CN" w:cs="宋体"/>
                <w:color w:val="000000"/>
                <w:sz w:val="18"/>
                <w:szCs w:val="18"/>
                <w:lang w:val="en-US" w:eastAsia="zh-CN"/>
              </w:rPr>
            </w:pPr>
            <w:r w:rsidRPr="0030648F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85℃预报警，95℃切断</w:t>
            </w:r>
          </w:p>
        </w:tc>
      </w:tr>
      <w:tr w:rsidR="0030648F" w:rsidRPr="0030648F" w14:paraId="68063087" w14:textId="77777777" w:rsidTr="0030648F">
        <w:trPr>
          <w:trHeight w:val="276"/>
        </w:trPr>
        <w:tc>
          <w:tcPr>
            <w:tcW w:w="1402" w:type="pct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000000" w:fill="E6E6E6"/>
            <w:noWrap/>
            <w:vAlign w:val="center"/>
            <w:hideMark/>
          </w:tcPr>
          <w:p w14:paraId="6956C6F7" w14:textId="77777777" w:rsidR="0030648F" w:rsidRPr="0030648F" w:rsidRDefault="0030648F" w:rsidP="0030648F">
            <w:pPr>
              <w:jc w:val="center"/>
              <w:rPr>
                <w:rFonts w:ascii="HONOR Sans CN" w:eastAsia="HONOR Sans CN" w:hAnsi="HONOR Sans CN" w:cs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30648F">
              <w:rPr>
                <w:rFonts w:ascii="HONOR Sans CN" w:eastAsia="HONOR Sans CN" w:hAnsi="HONOR Sans CN" w:cs="宋体"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工作温度</w:t>
            </w:r>
          </w:p>
        </w:tc>
        <w:tc>
          <w:tcPr>
            <w:tcW w:w="359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E6E6E6"/>
            <w:noWrap/>
            <w:vAlign w:val="center"/>
            <w:hideMark/>
          </w:tcPr>
          <w:p w14:paraId="411BF155" w14:textId="77777777" w:rsidR="0030648F" w:rsidRPr="0030648F" w:rsidRDefault="0030648F" w:rsidP="0030648F">
            <w:pPr>
              <w:jc w:val="center"/>
              <w:rPr>
                <w:rFonts w:ascii="HONOR Sans CN" w:eastAsia="HONOR Sans CN" w:hAnsi="HONOR Sans CN" w:cs="宋体"/>
                <w:color w:val="000000"/>
                <w:sz w:val="18"/>
                <w:szCs w:val="18"/>
                <w:lang w:val="en-US" w:eastAsia="zh-CN"/>
              </w:rPr>
            </w:pPr>
            <w:r w:rsidRPr="0030648F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 xml:space="preserve"> -40℃~＋50℃</w:t>
            </w:r>
          </w:p>
        </w:tc>
      </w:tr>
      <w:tr w:rsidR="0030648F" w:rsidRPr="0030648F" w14:paraId="6ED540DD" w14:textId="77777777" w:rsidTr="0030648F">
        <w:trPr>
          <w:trHeight w:val="276"/>
        </w:trPr>
        <w:tc>
          <w:tcPr>
            <w:tcW w:w="1402" w:type="pct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auto" w:fill="auto"/>
            <w:noWrap/>
            <w:vAlign w:val="center"/>
            <w:hideMark/>
          </w:tcPr>
          <w:p w14:paraId="5080A566" w14:textId="77777777" w:rsidR="0030648F" w:rsidRPr="0030648F" w:rsidRDefault="0030648F" w:rsidP="0030648F">
            <w:pPr>
              <w:jc w:val="center"/>
              <w:rPr>
                <w:rFonts w:ascii="HONOR Sans CN" w:eastAsia="HONOR Sans CN" w:hAnsi="HONOR Sans CN" w:cs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30648F">
              <w:rPr>
                <w:rFonts w:ascii="HONOR Sans CN" w:eastAsia="HONOR Sans CN" w:hAnsi="HONOR Sans CN" w:cs="宋体"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防护等级</w:t>
            </w:r>
          </w:p>
        </w:tc>
        <w:tc>
          <w:tcPr>
            <w:tcW w:w="359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62BA5" w14:textId="77777777" w:rsidR="0030648F" w:rsidRPr="0030648F" w:rsidRDefault="0030648F" w:rsidP="0030648F">
            <w:pPr>
              <w:jc w:val="center"/>
              <w:rPr>
                <w:rFonts w:ascii="HONOR Sans CN" w:eastAsia="HONOR Sans CN" w:hAnsi="HONOR Sans CN" w:cs="宋体"/>
                <w:color w:val="000000"/>
                <w:sz w:val="18"/>
                <w:szCs w:val="18"/>
                <w:lang w:val="en-US" w:eastAsia="zh-CN"/>
              </w:rPr>
            </w:pPr>
            <w:r w:rsidRPr="0030648F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IP65</w:t>
            </w:r>
          </w:p>
        </w:tc>
      </w:tr>
      <w:tr w:rsidR="0030648F" w:rsidRPr="0030648F" w14:paraId="252FA964" w14:textId="77777777" w:rsidTr="0030648F">
        <w:trPr>
          <w:trHeight w:val="276"/>
        </w:trPr>
        <w:tc>
          <w:tcPr>
            <w:tcW w:w="1402" w:type="pct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000000" w:fill="E6E6E6"/>
            <w:noWrap/>
            <w:vAlign w:val="center"/>
            <w:hideMark/>
          </w:tcPr>
          <w:p w14:paraId="06265C18" w14:textId="77777777" w:rsidR="0030648F" w:rsidRPr="0030648F" w:rsidRDefault="0030648F" w:rsidP="0030648F">
            <w:pPr>
              <w:jc w:val="center"/>
              <w:rPr>
                <w:rFonts w:ascii="HONOR Sans CN" w:eastAsia="HONOR Sans CN" w:hAnsi="HONOR Sans CN" w:cs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30648F">
              <w:rPr>
                <w:rFonts w:ascii="HONOR Sans CN" w:eastAsia="HONOR Sans CN" w:hAnsi="HONOR Sans CN" w:cs="宋体"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冷却方式</w:t>
            </w:r>
          </w:p>
        </w:tc>
        <w:tc>
          <w:tcPr>
            <w:tcW w:w="359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E6E6E6"/>
            <w:noWrap/>
            <w:vAlign w:val="center"/>
            <w:hideMark/>
          </w:tcPr>
          <w:p w14:paraId="08A7B74D" w14:textId="77777777" w:rsidR="0030648F" w:rsidRPr="0030648F" w:rsidRDefault="0030648F" w:rsidP="0030648F">
            <w:pPr>
              <w:jc w:val="center"/>
              <w:rPr>
                <w:rFonts w:ascii="HONOR Sans CN" w:eastAsia="HONOR Sans CN" w:hAnsi="HONOR Sans CN" w:cs="宋体"/>
                <w:color w:val="000000"/>
                <w:sz w:val="18"/>
                <w:szCs w:val="18"/>
                <w:lang w:val="en-US" w:eastAsia="zh-CN"/>
              </w:rPr>
            </w:pPr>
            <w:r w:rsidRPr="0030648F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自然冷却</w:t>
            </w:r>
          </w:p>
        </w:tc>
      </w:tr>
      <w:tr w:rsidR="0030648F" w:rsidRPr="0030648F" w14:paraId="2C13B517" w14:textId="77777777" w:rsidTr="0030648F">
        <w:trPr>
          <w:trHeight w:val="276"/>
        </w:trPr>
        <w:tc>
          <w:tcPr>
            <w:tcW w:w="1402" w:type="pct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auto" w:fill="auto"/>
            <w:noWrap/>
            <w:vAlign w:val="center"/>
            <w:hideMark/>
          </w:tcPr>
          <w:p w14:paraId="30821F72" w14:textId="77777777" w:rsidR="0030648F" w:rsidRPr="0030648F" w:rsidRDefault="0030648F" w:rsidP="0030648F">
            <w:pPr>
              <w:jc w:val="center"/>
              <w:rPr>
                <w:rFonts w:ascii="HONOR Sans CN" w:eastAsia="HONOR Sans CN" w:hAnsi="HONOR Sans CN" w:cs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30648F">
              <w:rPr>
                <w:rFonts w:ascii="HONOR Sans CN" w:eastAsia="HONOR Sans CN" w:hAnsi="HONOR Sans CN" w:cs="宋体"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EMC</w:t>
            </w:r>
          </w:p>
        </w:tc>
        <w:tc>
          <w:tcPr>
            <w:tcW w:w="359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D2226" w14:textId="77777777" w:rsidR="0030648F" w:rsidRPr="0030648F" w:rsidRDefault="0030648F" w:rsidP="0030648F">
            <w:pPr>
              <w:jc w:val="center"/>
              <w:rPr>
                <w:rFonts w:ascii="HONOR Sans CN" w:eastAsia="HONOR Sans CN" w:hAnsi="HONOR Sans CN" w:cs="宋体"/>
                <w:color w:val="000000"/>
                <w:sz w:val="18"/>
                <w:szCs w:val="18"/>
                <w:lang w:val="en-US" w:eastAsia="zh-CN"/>
              </w:rPr>
            </w:pPr>
            <w:r w:rsidRPr="0030648F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EN12895:2015</w:t>
            </w:r>
          </w:p>
        </w:tc>
      </w:tr>
      <w:tr w:rsidR="0030648F" w:rsidRPr="0030648F" w14:paraId="67CD9C6E" w14:textId="77777777" w:rsidTr="0030648F">
        <w:trPr>
          <w:trHeight w:val="276"/>
        </w:trPr>
        <w:tc>
          <w:tcPr>
            <w:tcW w:w="1402" w:type="pct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000000" w:fill="E6E6E6"/>
            <w:noWrap/>
            <w:vAlign w:val="center"/>
            <w:hideMark/>
          </w:tcPr>
          <w:p w14:paraId="0B17106C" w14:textId="77777777" w:rsidR="0030648F" w:rsidRPr="0030648F" w:rsidRDefault="0030648F" w:rsidP="0030648F">
            <w:pPr>
              <w:jc w:val="center"/>
              <w:rPr>
                <w:rFonts w:ascii="HONOR Sans CN" w:eastAsia="HONOR Sans CN" w:hAnsi="HONOR Sans CN" w:cs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30648F">
              <w:rPr>
                <w:rFonts w:ascii="HONOR Sans CN" w:eastAsia="HONOR Sans CN" w:hAnsi="HONOR Sans CN" w:cs="宋体"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尺寸规格</w:t>
            </w:r>
          </w:p>
        </w:tc>
        <w:tc>
          <w:tcPr>
            <w:tcW w:w="359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E6E6E6"/>
            <w:noWrap/>
            <w:vAlign w:val="center"/>
            <w:hideMark/>
          </w:tcPr>
          <w:p w14:paraId="0EDDA347" w14:textId="77777777" w:rsidR="0030648F" w:rsidRPr="0030648F" w:rsidRDefault="0030648F" w:rsidP="0030648F">
            <w:pPr>
              <w:jc w:val="center"/>
              <w:rPr>
                <w:rFonts w:ascii="HONOR Sans CN" w:eastAsia="HONOR Sans CN" w:hAnsi="HONOR Sans CN" w:cs="宋体"/>
                <w:color w:val="000000"/>
                <w:sz w:val="18"/>
                <w:szCs w:val="18"/>
                <w:lang w:val="en-US" w:eastAsia="zh-CN"/>
              </w:rPr>
            </w:pPr>
            <w:r w:rsidRPr="0030648F">
              <w:rPr>
                <w:rFonts w:ascii="HONOR Sans CN" w:eastAsia="HONOR Sans CN" w:hAnsi="HONOR Sans CN" w:cs="宋体" w:hint="eastAsia"/>
                <w:color w:val="000000"/>
                <w:sz w:val="18"/>
                <w:szCs w:val="18"/>
                <w:lang w:val="en-US" w:eastAsia="zh-CN"/>
              </w:rPr>
              <w:t>206mm×150mm×69.3mm</w:t>
            </w:r>
          </w:p>
        </w:tc>
      </w:tr>
    </w:tbl>
    <w:p w14:paraId="5BA1E2C9" w14:textId="77777777" w:rsidR="00D21ED6" w:rsidRPr="00480DA9" w:rsidRDefault="00D21ED6" w:rsidP="008551F1">
      <w:pPr>
        <w:ind w:right="-8"/>
        <w:rPr>
          <w:rFonts w:ascii="HarmonyOS Sans SC Medium" w:eastAsia="HarmonyOS Sans SC Medium" w:hAnsi="HarmonyOS Sans SC Medium" w:cs="Arial"/>
          <w:b/>
          <w:sz w:val="20"/>
          <w:szCs w:val="20"/>
        </w:rPr>
        <w:sectPr w:rsidR="00D21ED6" w:rsidRPr="00480DA9" w:rsidSect="00B01CD4">
          <w:headerReference w:type="default" r:id="rId10"/>
          <w:footerReference w:type="default" r:id="rId11"/>
          <w:footerReference w:type="first" r:id="rId12"/>
          <w:pgSz w:w="11900" w:h="16840"/>
          <w:pgMar w:top="2104" w:right="851" w:bottom="1977" w:left="1134" w:header="3" w:footer="585" w:gutter="0"/>
          <w:cols w:space="708"/>
          <w:titlePg/>
          <w:docGrid w:linePitch="360"/>
        </w:sectPr>
      </w:pPr>
    </w:p>
    <w:p w14:paraId="6C8622AB" w14:textId="77777777" w:rsidR="00720127" w:rsidRPr="00480DA9" w:rsidRDefault="00861B0B" w:rsidP="00861B0B">
      <w:pPr>
        <w:spacing w:after="240"/>
        <w:ind w:right="-8"/>
        <w:rPr>
          <w:rFonts w:ascii="HarmonyOS Sans SC Medium" w:eastAsia="HarmonyOS Sans SC Medium" w:hAnsi="HarmonyOS Sans SC Medium" w:cs="Arial"/>
          <w:b/>
          <w:color w:val="004990"/>
          <w:sz w:val="32"/>
          <w:szCs w:val="32"/>
          <w:lang w:val="en-US" w:eastAsia="zh-CN"/>
        </w:rPr>
      </w:pPr>
      <w:r w:rsidRPr="00480DA9">
        <w:rPr>
          <w:rFonts w:ascii="HarmonyOS Sans SC Medium" w:eastAsia="HarmonyOS Sans SC Medium" w:hAnsi="HarmonyOS Sans SC Medium" w:cs="Arial" w:hint="eastAsia"/>
          <w:b/>
          <w:color w:val="004990"/>
          <w:sz w:val="32"/>
          <w:szCs w:val="32"/>
          <w:lang w:val="en-US" w:eastAsia="zh-CN"/>
        </w:rPr>
        <w:lastRenderedPageBreak/>
        <w:t>产品尺寸</w:t>
      </w:r>
    </w:p>
    <w:p w14:paraId="70ECD84E" w14:textId="4B4A5D73" w:rsidR="00861B0B" w:rsidRPr="00480DA9" w:rsidRDefault="003604F5" w:rsidP="00861B0B">
      <w:pPr>
        <w:spacing w:after="240"/>
        <w:ind w:right="-8"/>
        <w:jc w:val="center"/>
        <w:rPr>
          <w:rFonts w:ascii="HarmonyOS Sans SC Medium" w:eastAsia="HarmonyOS Sans SC Medium" w:hAnsi="HarmonyOS Sans SC Medium" w:cs="Arial"/>
          <w:sz w:val="18"/>
          <w:szCs w:val="18"/>
          <w:lang w:eastAsia="zh-CN"/>
        </w:rPr>
      </w:pPr>
      <w:r>
        <w:rPr>
          <w:noProof/>
        </w:rPr>
        <w:drawing>
          <wp:inline distT="0" distB="0" distL="0" distR="0" wp14:anchorId="7EEFED4C" wp14:editId="45470336">
            <wp:extent cx="5491884" cy="4519796"/>
            <wp:effectExtent l="0" t="0" r="0" b="0"/>
            <wp:docPr id="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530791" cy="45518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330E9D" w14:textId="1C2ECD79" w:rsidR="0027173D" w:rsidRPr="00480DA9" w:rsidRDefault="008C0FF4" w:rsidP="008C0FF4">
      <w:pPr>
        <w:spacing w:line="276" w:lineRule="auto"/>
        <w:ind w:right="-8"/>
        <w:rPr>
          <w:rFonts w:ascii="HarmonyOS Sans SC Medium" w:eastAsia="HarmonyOS Sans SC Medium" w:hAnsi="HarmonyOS Sans SC Medium" w:cs="Arial"/>
          <w:b/>
          <w:color w:val="004990"/>
          <w:sz w:val="32"/>
          <w:szCs w:val="32"/>
          <w:lang w:val="en-US" w:eastAsia="zh-CN"/>
        </w:rPr>
      </w:pPr>
      <w:r>
        <w:rPr>
          <w:noProof/>
        </w:rPr>
        <w:drawing>
          <wp:anchor distT="0" distB="0" distL="114300" distR="114300" simplePos="0" relativeHeight="251674624" behindDoc="0" locked="0" layoutInCell="1" allowOverlap="1" wp14:anchorId="4A8D631D" wp14:editId="597135D8">
            <wp:simplePos x="0" y="0"/>
            <wp:positionH relativeFrom="margin">
              <wp:align>right</wp:align>
            </wp:positionH>
            <wp:positionV relativeFrom="paragraph">
              <wp:posOffset>514462</wp:posOffset>
            </wp:positionV>
            <wp:extent cx="3345727" cy="1694628"/>
            <wp:effectExtent l="0" t="0" r="7620" b="1270"/>
            <wp:wrapNone/>
            <wp:docPr id="1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345727" cy="169462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61B0B" w:rsidRPr="00480DA9">
        <w:rPr>
          <w:rFonts w:ascii="HarmonyOS Sans SC Medium" w:eastAsia="HarmonyOS Sans SC Medium" w:hAnsi="HarmonyOS Sans SC Medium" w:cs="Arial" w:hint="eastAsia"/>
          <w:b/>
          <w:color w:val="004990"/>
          <w:sz w:val="32"/>
          <w:szCs w:val="32"/>
          <w:lang w:val="en-US" w:eastAsia="zh-CN"/>
        </w:rPr>
        <w:t>接口定义</w:t>
      </w:r>
    </w:p>
    <w:tbl>
      <w:tblPr>
        <w:tblW w:w="4120" w:type="dxa"/>
        <w:tblLook w:val="04A0" w:firstRow="1" w:lastRow="0" w:firstColumn="1" w:lastColumn="0" w:noHBand="0" w:noVBand="1"/>
      </w:tblPr>
      <w:tblGrid>
        <w:gridCol w:w="1080"/>
        <w:gridCol w:w="3040"/>
      </w:tblGrid>
      <w:tr w:rsidR="008C0FF4" w:rsidRPr="008C0FF4" w14:paraId="05963842" w14:textId="77777777" w:rsidTr="008C0FF4">
        <w:trPr>
          <w:trHeight w:val="288"/>
        </w:trPr>
        <w:tc>
          <w:tcPr>
            <w:tcW w:w="108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nil"/>
            </w:tcBorders>
            <w:shd w:val="clear" w:color="000000" w:fill="4F81BD"/>
            <w:noWrap/>
            <w:vAlign w:val="center"/>
            <w:hideMark/>
          </w:tcPr>
          <w:p w14:paraId="24B5D4F3" w14:textId="77777777" w:rsidR="008C0FF4" w:rsidRPr="008C0FF4" w:rsidRDefault="008C0FF4" w:rsidP="008C0FF4">
            <w:pPr>
              <w:jc w:val="center"/>
              <w:rPr>
                <w:rFonts w:ascii="HarmonyOS Sans SC Medium" w:eastAsia="HarmonyOS Sans SC Medium" w:hAnsi="HarmonyOS Sans SC Medium" w:cs="宋体"/>
                <w:b/>
                <w:bCs/>
                <w:color w:val="FFFFFF"/>
                <w:sz w:val="18"/>
                <w:szCs w:val="18"/>
                <w:lang w:val="en-US" w:eastAsia="zh-CN"/>
              </w:rPr>
            </w:pPr>
            <w:r w:rsidRPr="008C0FF4">
              <w:rPr>
                <w:rFonts w:ascii="HarmonyOS Sans SC Medium" w:eastAsia="HarmonyOS Sans SC Medium" w:hAnsi="HarmonyOS Sans SC Medium" w:cs="宋体" w:hint="eastAsia"/>
                <w:b/>
                <w:bCs/>
                <w:color w:val="FFFFFF"/>
                <w:sz w:val="18"/>
                <w:szCs w:val="18"/>
                <w:lang w:val="en-US" w:eastAsia="zh-CN"/>
              </w:rPr>
              <w:t>端子名称</w:t>
            </w:r>
          </w:p>
        </w:tc>
        <w:tc>
          <w:tcPr>
            <w:tcW w:w="3040" w:type="dxa"/>
            <w:tcBorders>
              <w:top w:val="single" w:sz="8" w:space="0" w:color="4F81BD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4F81BD"/>
            <w:noWrap/>
            <w:vAlign w:val="center"/>
            <w:hideMark/>
          </w:tcPr>
          <w:p w14:paraId="6EB735C2" w14:textId="77777777" w:rsidR="008C0FF4" w:rsidRPr="008C0FF4" w:rsidRDefault="008C0FF4" w:rsidP="008C0FF4">
            <w:pPr>
              <w:jc w:val="center"/>
              <w:rPr>
                <w:rFonts w:ascii="HarmonyOS Sans SC Medium" w:eastAsia="HarmonyOS Sans SC Medium" w:hAnsi="HarmonyOS Sans SC Medium" w:cs="宋体"/>
                <w:b/>
                <w:bCs/>
                <w:color w:val="FFFFFF"/>
                <w:sz w:val="18"/>
                <w:szCs w:val="18"/>
                <w:lang w:val="en-US" w:eastAsia="zh-CN"/>
              </w:rPr>
            </w:pPr>
            <w:r w:rsidRPr="008C0FF4">
              <w:rPr>
                <w:rFonts w:ascii="HarmonyOS Sans SC Medium" w:eastAsia="HarmonyOS Sans SC Medium" w:hAnsi="HarmonyOS Sans SC Medium" w:cs="宋体" w:hint="eastAsia"/>
                <w:b/>
                <w:bCs/>
                <w:color w:val="FFFFFF"/>
                <w:sz w:val="18"/>
                <w:szCs w:val="18"/>
                <w:lang w:val="en-US" w:eastAsia="zh-CN"/>
              </w:rPr>
              <w:t>功能说明</w:t>
            </w:r>
          </w:p>
        </w:tc>
      </w:tr>
      <w:tr w:rsidR="008C0FF4" w:rsidRPr="008C0FF4" w14:paraId="3B128DAD" w14:textId="77777777" w:rsidTr="008C0FF4">
        <w:trPr>
          <w:trHeight w:val="288"/>
        </w:trPr>
        <w:tc>
          <w:tcPr>
            <w:tcW w:w="1080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EF8FB4A" w14:textId="77777777" w:rsidR="008C0FF4" w:rsidRPr="008C0FF4" w:rsidRDefault="008C0FF4" w:rsidP="008C0FF4">
            <w:pPr>
              <w:jc w:val="center"/>
              <w:rPr>
                <w:rFonts w:ascii="HarmonyOS Sans SC Medium" w:eastAsia="HarmonyOS Sans SC Medium" w:hAnsi="HarmonyOS Sans SC Medium" w:cs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8C0FF4">
              <w:rPr>
                <w:rFonts w:ascii="HarmonyOS Sans SC Medium" w:eastAsia="HarmonyOS Sans SC Medium" w:hAnsi="HarmonyOS Sans SC Medium" w:cs="宋体"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B+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0CD3261" w14:textId="77777777" w:rsidR="008C0FF4" w:rsidRPr="008C0FF4" w:rsidRDefault="008C0FF4" w:rsidP="008C0FF4">
            <w:pPr>
              <w:jc w:val="center"/>
              <w:rPr>
                <w:rFonts w:ascii="HarmonyOS Sans SC Medium" w:eastAsia="HarmonyOS Sans SC Medium" w:hAnsi="HarmonyOS Sans SC Medium" w:cs="宋体"/>
                <w:color w:val="000000"/>
                <w:sz w:val="18"/>
                <w:szCs w:val="18"/>
                <w:lang w:val="en-US" w:eastAsia="zh-CN"/>
              </w:rPr>
            </w:pPr>
            <w:r w:rsidRPr="008C0FF4">
              <w:rPr>
                <w:rFonts w:ascii="HarmonyOS Sans SC Medium" w:eastAsia="HarmonyOS Sans SC Medium" w:hAnsi="HarmonyOS Sans SC Medium" w:cs="宋体" w:hint="eastAsia"/>
                <w:color w:val="000000"/>
                <w:sz w:val="18"/>
                <w:szCs w:val="18"/>
                <w:lang w:val="en-US" w:eastAsia="zh-CN"/>
              </w:rPr>
              <w:t>电池正极对控制器接线</w:t>
            </w:r>
          </w:p>
        </w:tc>
      </w:tr>
      <w:tr w:rsidR="008C0FF4" w:rsidRPr="008C0FF4" w14:paraId="4DA01E9D" w14:textId="77777777" w:rsidTr="008C0FF4">
        <w:trPr>
          <w:trHeight w:val="288"/>
        </w:trPr>
        <w:tc>
          <w:tcPr>
            <w:tcW w:w="1080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1D208E7" w14:textId="77777777" w:rsidR="008C0FF4" w:rsidRPr="008C0FF4" w:rsidRDefault="008C0FF4" w:rsidP="008C0FF4">
            <w:pPr>
              <w:jc w:val="center"/>
              <w:rPr>
                <w:rFonts w:ascii="HarmonyOS Sans SC Medium" w:eastAsia="HarmonyOS Sans SC Medium" w:hAnsi="HarmonyOS Sans SC Medium" w:cs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8C0FF4">
              <w:rPr>
                <w:rFonts w:ascii="HarmonyOS Sans SC Medium" w:eastAsia="HarmonyOS Sans SC Medium" w:hAnsi="HarmonyOS Sans SC Medium" w:cs="宋体"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B-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1AC64B5" w14:textId="77777777" w:rsidR="008C0FF4" w:rsidRPr="008C0FF4" w:rsidRDefault="008C0FF4" w:rsidP="008C0FF4">
            <w:pPr>
              <w:jc w:val="center"/>
              <w:rPr>
                <w:rFonts w:ascii="HarmonyOS Sans SC Medium" w:eastAsia="HarmonyOS Sans SC Medium" w:hAnsi="HarmonyOS Sans SC Medium" w:cs="宋体"/>
                <w:color w:val="000000"/>
                <w:sz w:val="18"/>
                <w:szCs w:val="18"/>
                <w:lang w:val="en-US" w:eastAsia="zh-CN"/>
              </w:rPr>
            </w:pPr>
            <w:r w:rsidRPr="008C0FF4">
              <w:rPr>
                <w:rFonts w:ascii="HarmonyOS Sans SC Medium" w:eastAsia="HarmonyOS Sans SC Medium" w:hAnsi="HarmonyOS Sans SC Medium" w:cs="宋体" w:hint="eastAsia"/>
                <w:color w:val="000000"/>
                <w:sz w:val="18"/>
                <w:szCs w:val="18"/>
                <w:lang w:val="en-US" w:eastAsia="zh-CN"/>
              </w:rPr>
              <w:t>电池负极对控制器接线</w:t>
            </w:r>
          </w:p>
        </w:tc>
      </w:tr>
      <w:tr w:rsidR="008C0FF4" w:rsidRPr="008C0FF4" w14:paraId="1ABF88BC" w14:textId="77777777" w:rsidTr="008C0FF4">
        <w:trPr>
          <w:trHeight w:val="288"/>
        </w:trPr>
        <w:tc>
          <w:tcPr>
            <w:tcW w:w="1080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2C342FC" w14:textId="77777777" w:rsidR="008C0FF4" w:rsidRPr="008C0FF4" w:rsidRDefault="008C0FF4" w:rsidP="008C0FF4">
            <w:pPr>
              <w:jc w:val="center"/>
              <w:rPr>
                <w:rFonts w:ascii="HarmonyOS Sans SC Medium" w:eastAsia="HarmonyOS Sans SC Medium" w:hAnsi="HarmonyOS Sans SC Medium" w:cs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8C0FF4">
              <w:rPr>
                <w:rFonts w:ascii="HarmonyOS Sans SC Medium" w:eastAsia="HarmonyOS Sans SC Medium" w:hAnsi="HarmonyOS Sans SC Medium" w:cs="宋体"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U1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7ED6EC6" w14:textId="77777777" w:rsidR="008C0FF4" w:rsidRPr="008C0FF4" w:rsidRDefault="008C0FF4" w:rsidP="008C0FF4">
            <w:pPr>
              <w:jc w:val="center"/>
              <w:rPr>
                <w:rFonts w:ascii="HarmonyOS Sans SC Medium" w:eastAsia="HarmonyOS Sans SC Medium" w:hAnsi="HarmonyOS Sans SC Medium" w:cs="宋体"/>
                <w:color w:val="000000"/>
                <w:sz w:val="18"/>
                <w:szCs w:val="18"/>
                <w:lang w:val="en-US" w:eastAsia="zh-CN"/>
              </w:rPr>
            </w:pPr>
            <w:r w:rsidRPr="008C0FF4">
              <w:rPr>
                <w:rFonts w:ascii="HarmonyOS Sans SC Medium" w:eastAsia="HarmonyOS Sans SC Medium" w:hAnsi="HarmonyOS Sans SC Medium" w:cs="宋体" w:hint="eastAsia"/>
                <w:color w:val="000000"/>
                <w:sz w:val="18"/>
                <w:szCs w:val="18"/>
                <w:lang w:val="en-US" w:eastAsia="zh-CN"/>
              </w:rPr>
              <w:t>牵引左侧U相输出</w:t>
            </w:r>
          </w:p>
        </w:tc>
      </w:tr>
      <w:tr w:rsidR="008C0FF4" w:rsidRPr="008C0FF4" w14:paraId="6E8DC186" w14:textId="77777777" w:rsidTr="008C0FF4">
        <w:trPr>
          <w:trHeight w:val="288"/>
        </w:trPr>
        <w:tc>
          <w:tcPr>
            <w:tcW w:w="1080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0ED4FDD" w14:textId="77777777" w:rsidR="008C0FF4" w:rsidRPr="008C0FF4" w:rsidRDefault="008C0FF4" w:rsidP="008C0FF4">
            <w:pPr>
              <w:jc w:val="center"/>
              <w:rPr>
                <w:rFonts w:ascii="HarmonyOS Sans SC Medium" w:eastAsia="HarmonyOS Sans SC Medium" w:hAnsi="HarmonyOS Sans SC Medium" w:cs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8C0FF4">
              <w:rPr>
                <w:rFonts w:ascii="HarmonyOS Sans SC Medium" w:eastAsia="HarmonyOS Sans SC Medium" w:hAnsi="HarmonyOS Sans SC Medium" w:cs="宋体"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V1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B1DBAA2" w14:textId="77777777" w:rsidR="008C0FF4" w:rsidRPr="008C0FF4" w:rsidRDefault="008C0FF4" w:rsidP="008C0FF4">
            <w:pPr>
              <w:jc w:val="center"/>
              <w:rPr>
                <w:rFonts w:ascii="HarmonyOS Sans SC Medium" w:eastAsia="HarmonyOS Sans SC Medium" w:hAnsi="HarmonyOS Sans SC Medium" w:cs="宋体"/>
                <w:color w:val="000000"/>
                <w:sz w:val="18"/>
                <w:szCs w:val="18"/>
                <w:lang w:val="en-US" w:eastAsia="zh-CN"/>
              </w:rPr>
            </w:pPr>
            <w:r w:rsidRPr="008C0FF4">
              <w:rPr>
                <w:rFonts w:ascii="HarmonyOS Sans SC Medium" w:eastAsia="HarmonyOS Sans SC Medium" w:hAnsi="HarmonyOS Sans SC Medium" w:cs="宋体" w:hint="eastAsia"/>
                <w:color w:val="000000"/>
                <w:sz w:val="18"/>
                <w:szCs w:val="18"/>
                <w:lang w:val="en-US" w:eastAsia="zh-CN"/>
              </w:rPr>
              <w:t>牵引左侧V相输出</w:t>
            </w:r>
          </w:p>
        </w:tc>
      </w:tr>
      <w:tr w:rsidR="008C0FF4" w:rsidRPr="008C0FF4" w14:paraId="41BE52F7" w14:textId="77777777" w:rsidTr="008C0FF4">
        <w:trPr>
          <w:trHeight w:val="288"/>
        </w:trPr>
        <w:tc>
          <w:tcPr>
            <w:tcW w:w="1080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F462871" w14:textId="77777777" w:rsidR="008C0FF4" w:rsidRPr="008C0FF4" w:rsidRDefault="008C0FF4" w:rsidP="008C0FF4">
            <w:pPr>
              <w:jc w:val="center"/>
              <w:rPr>
                <w:rFonts w:ascii="HarmonyOS Sans SC Medium" w:eastAsia="HarmonyOS Sans SC Medium" w:hAnsi="HarmonyOS Sans SC Medium" w:cs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8C0FF4">
              <w:rPr>
                <w:rFonts w:ascii="HarmonyOS Sans SC Medium" w:eastAsia="HarmonyOS Sans SC Medium" w:hAnsi="HarmonyOS Sans SC Medium" w:cs="宋体"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W1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18A4D25" w14:textId="77777777" w:rsidR="008C0FF4" w:rsidRPr="008C0FF4" w:rsidRDefault="008C0FF4" w:rsidP="008C0FF4">
            <w:pPr>
              <w:jc w:val="center"/>
              <w:rPr>
                <w:rFonts w:ascii="HarmonyOS Sans SC Medium" w:eastAsia="HarmonyOS Sans SC Medium" w:hAnsi="HarmonyOS Sans SC Medium" w:cs="宋体"/>
                <w:color w:val="000000"/>
                <w:sz w:val="18"/>
                <w:szCs w:val="18"/>
                <w:lang w:val="en-US" w:eastAsia="zh-CN"/>
              </w:rPr>
            </w:pPr>
            <w:r w:rsidRPr="008C0FF4">
              <w:rPr>
                <w:rFonts w:ascii="HarmonyOS Sans SC Medium" w:eastAsia="HarmonyOS Sans SC Medium" w:hAnsi="HarmonyOS Sans SC Medium" w:cs="宋体" w:hint="eastAsia"/>
                <w:color w:val="000000"/>
                <w:sz w:val="18"/>
                <w:szCs w:val="18"/>
                <w:lang w:val="en-US" w:eastAsia="zh-CN"/>
              </w:rPr>
              <w:t>牵引左侧W相输出</w:t>
            </w:r>
          </w:p>
        </w:tc>
      </w:tr>
      <w:tr w:rsidR="008C0FF4" w:rsidRPr="008C0FF4" w14:paraId="7BE20463" w14:textId="77777777" w:rsidTr="008C0FF4">
        <w:trPr>
          <w:trHeight w:val="288"/>
        </w:trPr>
        <w:tc>
          <w:tcPr>
            <w:tcW w:w="1080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D81B55B" w14:textId="77777777" w:rsidR="008C0FF4" w:rsidRPr="008C0FF4" w:rsidRDefault="008C0FF4" w:rsidP="008C0FF4">
            <w:pPr>
              <w:jc w:val="center"/>
              <w:rPr>
                <w:rFonts w:ascii="HarmonyOS Sans SC Medium" w:eastAsia="HarmonyOS Sans SC Medium" w:hAnsi="HarmonyOS Sans SC Medium" w:cs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8C0FF4">
              <w:rPr>
                <w:rFonts w:ascii="HarmonyOS Sans SC Medium" w:eastAsia="HarmonyOS Sans SC Medium" w:hAnsi="HarmonyOS Sans SC Medium" w:cs="宋体"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U2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41745EA" w14:textId="77777777" w:rsidR="008C0FF4" w:rsidRPr="008C0FF4" w:rsidRDefault="008C0FF4" w:rsidP="008C0FF4">
            <w:pPr>
              <w:jc w:val="center"/>
              <w:rPr>
                <w:rFonts w:ascii="HarmonyOS Sans SC Medium" w:eastAsia="HarmonyOS Sans SC Medium" w:hAnsi="HarmonyOS Sans SC Medium" w:cs="宋体"/>
                <w:color w:val="000000"/>
                <w:sz w:val="18"/>
                <w:szCs w:val="18"/>
                <w:lang w:val="en-US" w:eastAsia="zh-CN"/>
              </w:rPr>
            </w:pPr>
            <w:r w:rsidRPr="008C0FF4">
              <w:rPr>
                <w:rFonts w:ascii="HarmonyOS Sans SC Medium" w:eastAsia="HarmonyOS Sans SC Medium" w:hAnsi="HarmonyOS Sans SC Medium" w:cs="宋体" w:hint="eastAsia"/>
                <w:color w:val="000000"/>
                <w:sz w:val="18"/>
                <w:szCs w:val="18"/>
                <w:lang w:val="en-US" w:eastAsia="zh-CN"/>
              </w:rPr>
              <w:t>牵引右侧U相输出</w:t>
            </w:r>
          </w:p>
        </w:tc>
      </w:tr>
      <w:tr w:rsidR="008C0FF4" w:rsidRPr="008C0FF4" w14:paraId="062F65F5" w14:textId="77777777" w:rsidTr="008C0FF4">
        <w:trPr>
          <w:trHeight w:val="288"/>
        </w:trPr>
        <w:tc>
          <w:tcPr>
            <w:tcW w:w="1080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8CF36C3" w14:textId="77777777" w:rsidR="008C0FF4" w:rsidRPr="008C0FF4" w:rsidRDefault="008C0FF4" w:rsidP="008C0FF4">
            <w:pPr>
              <w:jc w:val="center"/>
              <w:rPr>
                <w:rFonts w:ascii="HarmonyOS Sans SC Medium" w:eastAsia="HarmonyOS Sans SC Medium" w:hAnsi="HarmonyOS Sans SC Medium" w:cs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8C0FF4">
              <w:rPr>
                <w:rFonts w:ascii="HarmonyOS Sans SC Medium" w:eastAsia="HarmonyOS Sans SC Medium" w:hAnsi="HarmonyOS Sans SC Medium" w:cs="宋体"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V2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074A6CA" w14:textId="77777777" w:rsidR="008C0FF4" w:rsidRPr="008C0FF4" w:rsidRDefault="008C0FF4" w:rsidP="008C0FF4">
            <w:pPr>
              <w:jc w:val="center"/>
              <w:rPr>
                <w:rFonts w:ascii="HarmonyOS Sans SC Medium" w:eastAsia="HarmonyOS Sans SC Medium" w:hAnsi="HarmonyOS Sans SC Medium" w:cs="宋体"/>
                <w:color w:val="000000"/>
                <w:sz w:val="18"/>
                <w:szCs w:val="18"/>
                <w:lang w:val="en-US" w:eastAsia="zh-CN"/>
              </w:rPr>
            </w:pPr>
            <w:r w:rsidRPr="008C0FF4">
              <w:rPr>
                <w:rFonts w:ascii="HarmonyOS Sans SC Medium" w:eastAsia="HarmonyOS Sans SC Medium" w:hAnsi="HarmonyOS Sans SC Medium" w:cs="宋体" w:hint="eastAsia"/>
                <w:color w:val="000000"/>
                <w:sz w:val="18"/>
                <w:szCs w:val="18"/>
                <w:lang w:val="en-US" w:eastAsia="zh-CN"/>
              </w:rPr>
              <w:t>牵引右侧V相输出</w:t>
            </w:r>
          </w:p>
        </w:tc>
      </w:tr>
      <w:tr w:rsidR="008C0FF4" w:rsidRPr="008C0FF4" w14:paraId="747F820B" w14:textId="77777777" w:rsidTr="008C0FF4">
        <w:trPr>
          <w:trHeight w:val="288"/>
        </w:trPr>
        <w:tc>
          <w:tcPr>
            <w:tcW w:w="1080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36721EC" w14:textId="77777777" w:rsidR="008C0FF4" w:rsidRPr="008C0FF4" w:rsidRDefault="008C0FF4" w:rsidP="008C0FF4">
            <w:pPr>
              <w:jc w:val="center"/>
              <w:rPr>
                <w:rFonts w:ascii="HarmonyOS Sans SC Medium" w:eastAsia="HarmonyOS Sans SC Medium" w:hAnsi="HarmonyOS Sans SC Medium" w:cs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8C0FF4">
              <w:rPr>
                <w:rFonts w:ascii="HarmonyOS Sans SC Medium" w:eastAsia="HarmonyOS Sans SC Medium" w:hAnsi="HarmonyOS Sans SC Medium" w:cs="宋体"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W2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68D443D" w14:textId="77777777" w:rsidR="008C0FF4" w:rsidRPr="008C0FF4" w:rsidRDefault="008C0FF4" w:rsidP="008C0FF4">
            <w:pPr>
              <w:jc w:val="center"/>
              <w:rPr>
                <w:rFonts w:ascii="HarmonyOS Sans SC Medium" w:eastAsia="HarmonyOS Sans SC Medium" w:hAnsi="HarmonyOS Sans SC Medium" w:cs="宋体"/>
                <w:color w:val="000000"/>
                <w:sz w:val="18"/>
                <w:szCs w:val="18"/>
                <w:lang w:val="en-US" w:eastAsia="zh-CN"/>
              </w:rPr>
            </w:pPr>
            <w:r w:rsidRPr="008C0FF4">
              <w:rPr>
                <w:rFonts w:ascii="HarmonyOS Sans SC Medium" w:eastAsia="HarmonyOS Sans SC Medium" w:hAnsi="HarmonyOS Sans SC Medium" w:cs="宋体" w:hint="eastAsia"/>
                <w:color w:val="000000"/>
                <w:sz w:val="18"/>
                <w:szCs w:val="18"/>
                <w:lang w:val="en-US" w:eastAsia="zh-CN"/>
              </w:rPr>
              <w:t>牵引右侧W相输出</w:t>
            </w:r>
          </w:p>
        </w:tc>
      </w:tr>
      <w:tr w:rsidR="008C0FF4" w:rsidRPr="008C0FF4" w14:paraId="56F8F392" w14:textId="77777777" w:rsidTr="008C0FF4">
        <w:trPr>
          <w:trHeight w:val="288"/>
        </w:trPr>
        <w:tc>
          <w:tcPr>
            <w:tcW w:w="1080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AACCE70" w14:textId="77777777" w:rsidR="008C0FF4" w:rsidRPr="008C0FF4" w:rsidRDefault="008C0FF4" w:rsidP="008C0FF4">
            <w:pPr>
              <w:jc w:val="center"/>
              <w:rPr>
                <w:rFonts w:ascii="HarmonyOS Sans SC Medium" w:eastAsia="HarmonyOS Sans SC Medium" w:hAnsi="HarmonyOS Sans SC Medium" w:cs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8C0FF4">
              <w:rPr>
                <w:rFonts w:ascii="HarmonyOS Sans SC Medium" w:eastAsia="HarmonyOS Sans SC Medium" w:hAnsi="HarmonyOS Sans SC Medium" w:cs="宋体"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PUMP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2789500" w14:textId="77777777" w:rsidR="008C0FF4" w:rsidRPr="008C0FF4" w:rsidRDefault="008C0FF4" w:rsidP="008C0FF4">
            <w:pPr>
              <w:jc w:val="center"/>
              <w:rPr>
                <w:rFonts w:ascii="HarmonyOS Sans SC Medium" w:eastAsia="HarmonyOS Sans SC Medium" w:hAnsi="HarmonyOS Sans SC Medium" w:cs="宋体"/>
                <w:color w:val="000000"/>
                <w:sz w:val="18"/>
                <w:szCs w:val="18"/>
                <w:lang w:val="en-US" w:eastAsia="zh-CN"/>
              </w:rPr>
            </w:pPr>
            <w:r w:rsidRPr="008C0FF4">
              <w:rPr>
                <w:rFonts w:ascii="HarmonyOS Sans SC Medium" w:eastAsia="HarmonyOS Sans SC Medium" w:hAnsi="HarmonyOS Sans SC Medium" w:cs="宋体" w:hint="eastAsia"/>
                <w:color w:val="000000"/>
                <w:sz w:val="18"/>
                <w:szCs w:val="18"/>
                <w:lang w:val="en-US" w:eastAsia="zh-CN"/>
              </w:rPr>
              <w:t>直流油泵负极</w:t>
            </w:r>
          </w:p>
        </w:tc>
      </w:tr>
    </w:tbl>
    <w:p w14:paraId="630E1FD8" w14:textId="2512D87C" w:rsidR="00861B0B" w:rsidRPr="00480DA9" w:rsidRDefault="008C0FF4" w:rsidP="0027173D">
      <w:pPr>
        <w:spacing w:after="240"/>
        <w:ind w:right="-8"/>
        <w:rPr>
          <w:rFonts w:ascii="HarmonyOS Sans SC Medium" w:eastAsia="HarmonyOS Sans SC Medium" w:hAnsi="HarmonyOS Sans SC Medium" w:cs="Arial"/>
          <w:sz w:val="18"/>
          <w:szCs w:val="18"/>
          <w:lang w:eastAsia="zh-CN"/>
        </w:rPr>
      </w:pPr>
      <w:r>
        <w:rPr>
          <w:rFonts w:ascii="HarmonyOS Sans SC Medium" w:eastAsia="HarmonyOS Sans SC Medium" w:hAnsi="HarmonyOS Sans SC Medium"/>
          <w:noProof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4529BC5F" wp14:editId="77EB713A">
                <wp:simplePos x="0" y="0"/>
                <wp:positionH relativeFrom="column">
                  <wp:posOffset>212090</wp:posOffset>
                </wp:positionH>
                <wp:positionV relativeFrom="paragraph">
                  <wp:posOffset>285115</wp:posOffset>
                </wp:positionV>
                <wp:extent cx="2157095" cy="304165"/>
                <wp:effectExtent l="0" t="0" r="14605" b="20320"/>
                <wp:wrapSquare wrapText="bothSides"/>
                <wp:docPr id="3" name="文本框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7095" cy="30416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8F8F8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D04964D" w14:textId="77777777" w:rsidR="0027173D" w:rsidRPr="00480DA9" w:rsidRDefault="0027173D" w:rsidP="0027173D">
                            <w:pPr>
                              <w:jc w:val="center"/>
                              <w:rPr>
                                <w:rFonts w:ascii="HarmonyOS Sans SC Medium" w:eastAsia="HarmonyOS Sans SC Medium" w:hAnsi="HarmonyOS Sans SC Medium"/>
                                <w:b/>
                                <w:sz w:val="21"/>
                                <w:lang w:eastAsia="zh-CN"/>
                              </w:rPr>
                            </w:pPr>
                            <w:r w:rsidRPr="00480DA9">
                              <w:rPr>
                                <w:rFonts w:ascii="HarmonyOS Sans SC Medium" w:eastAsia="HarmonyOS Sans SC Medium" w:hAnsi="HarmonyOS Sans SC Medium"/>
                                <w:b/>
                                <w:sz w:val="21"/>
                                <w:lang w:eastAsia="zh-CN"/>
                              </w:rPr>
                              <w:t>主</w:t>
                            </w:r>
                            <w:r w:rsidRPr="00480DA9">
                              <w:rPr>
                                <w:rFonts w:ascii="HarmonyOS Sans SC Medium" w:eastAsia="HarmonyOS Sans SC Medium" w:hAnsi="HarmonyOS Sans SC Medium" w:hint="eastAsia"/>
                                <w:b/>
                                <w:sz w:val="21"/>
                                <w:lang w:eastAsia="zh-CN"/>
                              </w:rPr>
                              <w:t>回路接口定义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529BC5F" id="_x0000_t202" coordsize="21600,21600" o:spt="202" path="m,l,21600r21600,l21600,xe">
                <v:stroke joinstyle="miter"/>
                <v:path gradientshapeok="t" o:connecttype="rect"/>
              </v:shapetype>
              <v:shape id="文本框 4" o:spid="_x0000_s1026" type="#_x0000_t202" style="position:absolute;margin-left:16.7pt;margin-top:22.45pt;width:169.85pt;height:23.95pt;z-index:25167360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" filled="f" strokecolor="#f8f8f8">
                <v:textbox style="mso-fit-shape-to-text:t">
                  <w:txbxContent>
                    <w:p w14:paraId="6D04964D" w14:textId="77777777" w:rsidR="0027173D" w:rsidRPr="00480DA9" w:rsidRDefault="0027173D" w:rsidP="0027173D">
                      <w:pPr>
                        <w:jc w:val="center"/>
                        <w:rPr>
                          <w:rFonts w:ascii="HarmonyOS Sans SC Medium" w:eastAsia="HarmonyOS Sans SC Medium" w:hAnsi="HarmonyOS Sans SC Medium"/>
                          <w:b/>
                          <w:sz w:val="21"/>
                          <w:lang w:eastAsia="zh-CN"/>
                        </w:rPr>
                      </w:pPr>
                      <w:r w:rsidRPr="00480DA9">
                        <w:rPr>
                          <w:rFonts w:ascii="HarmonyOS Sans SC Medium" w:eastAsia="HarmonyOS Sans SC Medium" w:hAnsi="HarmonyOS Sans SC Medium"/>
                          <w:b/>
                          <w:sz w:val="21"/>
                          <w:lang w:eastAsia="zh-CN"/>
                        </w:rPr>
                        <w:t>主</w:t>
                      </w:r>
                      <w:r w:rsidRPr="00480DA9">
                        <w:rPr>
                          <w:rFonts w:ascii="HarmonyOS Sans SC Medium" w:eastAsia="HarmonyOS Sans SC Medium" w:hAnsi="HarmonyOS Sans SC Medium" w:hint="eastAsia"/>
                          <w:b/>
                          <w:sz w:val="21"/>
                          <w:lang w:eastAsia="zh-CN"/>
                        </w:rPr>
                        <w:t>回路接口定义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HarmonyOS Sans SC Medium" w:eastAsia="HarmonyOS Sans SC Medium" w:hAnsi="HarmonyOS Sans SC Medium"/>
          <w:noProof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6D2C6F29" wp14:editId="7A3A6335">
                <wp:simplePos x="0" y="0"/>
                <wp:positionH relativeFrom="column">
                  <wp:posOffset>3608070</wp:posOffset>
                </wp:positionH>
                <wp:positionV relativeFrom="paragraph">
                  <wp:posOffset>273050</wp:posOffset>
                </wp:positionV>
                <wp:extent cx="2157095" cy="304165"/>
                <wp:effectExtent l="2540" t="5715" r="2540" b="4445"/>
                <wp:wrapSquare wrapText="bothSides"/>
                <wp:docPr id="5" name="文本框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7095" cy="30416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8F8F8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A5354CD" w14:textId="77777777" w:rsidR="0027173D" w:rsidRPr="00480DA9" w:rsidRDefault="009A046E" w:rsidP="0027173D">
                            <w:pPr>
                              <w:jc w:val="center"/>
                              <w:rPr>
                                <w:rFonts w:ascii="HarmonyOS Sans SC Medium" w:eastAsia="HarmonyOS Sans SC Medium" w:hAnsi="HarmonyOS Sans SC Medium"/>
                                <w:b/>
                                <w:sz w:val="21"/>
                                <w:lang w:eastAsia="zh-CN"/>
                              </w:rPr>
                            </w:pPr>
                            <w:r w:rsidRPr="00480DA9">
                              <w:rPr>
                                <w:rFonts w:ascii="HarmonyOS Sans SC Medium" w:eastAsia="HarmonyOS Sans SC Medium" w:hAnsi="HarmonyOS Sans SC Medium" w:hint="eastAsia"/>
                                <w:b/>
                                <w:sz w:val="21"/>
                                <w:lang w:eastAsia="zh-CN"/>
                              </w:rPr>
                              <w:t>35</w:t>
                            </w:r>
                            <w:r w:rsidR="0027173D" w:rsidRPr="00480DA9">
                              <w:rPr>
                                <w:rFonts w:ascii="HarmonyOS Sans SC Medium" w:eastAsia="HarmonyOS Sans SC Medium" w:hAnsi="HarmonyOS Sans SC Medium"/>
                                <w:b/>
                                <w:sz w:val="21"/>
                                <w:lang w:eastAsia="zh-CN"/>
                              </w:rPr>
                              <w:t>Pin控制</w:t>
                            </w:r>
                            <w:r w:rsidR="0027173D" w:rsidRPr="00480DA9">
                              <w:rPr>
                                <w:rFonts w:ascii="HarmonyOS Sans SC Medium" w:eastAsia="HarmonyOS Sans SC Medium" w:hAnsi="HarmonyOS Sans SC Medium" w:hint="eastAsia"/>
                                <w:b/>
                                <w:sz w:val="21"/>
                                <w:lang w:eastAsia="zh-CN"/>
                              </w:rPr>
                              <w:t>接口定义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D2C6F29" id="文本框 5" o:spid="_x0000_s1027" type="#_x0000_t202" style="position:absolute;margin-left:284.1pt;margin-top:21.5pt;width:169.85pt;height:23.95pt;z-index:25167257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" filled="f" strokecolor="#f8f8f8">
                <v:textbox style="mso-fit-shape-to-text:t">
                  <w:txbxContent>
                    <w:p w14:paraId="7A5354CD" w14:textId="77777777" w:rsidR="0027173D" w:rsidRPr="00480DA9" w:rsidRDefault="009A046E" w:rsidP="0027173D">
                      <w:pPr>
                        <w:jc w:val="center"/>
                        <w:rPr>
                          <w:rFonts w:ascii="HarmonyOS Sans SC Medium" w:eastAsia="HarmonyOS Sans SC Medium" w:hAnsi="HarmonyOS Sans SC Medium"/>
                          <w:b/>
                          <w:sz w:val="21"/>
                          <w:lang w:eastAsia="zh-CN"/>
                        </w:rPr>
                      </w:pPr>
                      <w:r w:rsidRPr="00480DA9">
                        <w:rPr>
                          <w:rFonts w:ascii="HarmonyOS Sans SC Medium" w:eastAsia="HarmonyOS Sans SC Medium" w:hAnsi="HarmonyOS Sans SC Medium" w:hint="eastAsia"/>
                          <w:b/>
                          <w:sz w:val="21"/>
                          <w:lang w:eastAsia="zh-CN"/>
                        </w:rPr>
                        <w:t>35</w:t>
                      </w:r>
                      <w:r w:rsidR="0027173D" w:rsidRPr="00480DA9">
                        <w:rPr>
                          <w:rFonts w:ascii="HarmonyOS Sans SC Medium" w:eastAsia="HarmonyOS Sans SC Medium" w:hAnsi="HarmonyOS Sans SC Medium"/>
                          <w:b/>
                          <w:sz w:val="21"/>
                          <w:lang w:eastAsia="zh-CN"/>
                        </w:rPr>
                        <w:t>Pin控制</w:t>
                      </w:r>
                      <w:r w:rsidR="0027173D" w:rsidRPr="00480DA9">
                        <w:rPr>
                          <w:rFonts w:ascii="HarmonyOS Sans SC Medium" w:eastAsia="HarmonyOS Sans SC Medium" w:hAnsi="HarmonyOS Sans SC Medium" w:hint="eastAsia"/>
                          <w:b/>
                          <w:sz w:val="21"/>
                          <w:lang w:eastAsia="zh-CN"/>
                        </w:rPr>
                        <w:t>接口定义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FE8971C" w14:textId="5B559531" w:rsidR="00551D48" w:rsidRPr="00480DA9" w:rsidRDefault="00551D48" w:rsidP="0027173D">
      <w:pPr>
        <w:spacing w:after="240"/>
        <w:ind w:right="-8"/>
        <w:rPr>
          <w:rFonts w:ascii="HarmonyOS Sans SC Medium" w:eastAsia="HarmonyOS Sans SC Medium" w:hAnsi="HarmonyOS Sans SC Medium" w:cs="Arial"/>
          <w:sz w:val="18"/>
          <w:szCs w:val="18"/>
          <w:lang w:eastAsia="zh-C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70"/>
        <w:gridCol w:w="1387"/>
        <w:gridCol w:w="2126"/>
        <w:gridCol w:w="2811"/>
        <w:gridCol w:w="3211"/>
      </w:tblGrid>
      <w:tr w:rsidR="000D3AF8" w:rsidRPr="00B1158E" w14:paraId="3FDA8A95" w14:textId="77777777" w:rsidTr="00B1158E">
        <w:trPr>
          <w:trHeight w:val="300"/>
        </w:trPr>
        <w:tc>
          <w:tcPr>
            <w:tcW w:w="187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FFFFFF" w:themeColor="background1"/>
            </w:tcBorders>
            <w:shd w:val="clear" w:color="000000" w:fill="4F81BD"/>
            <w:vAlign w:val="center"/>
            <w:hideMark/>
          </w:tcPr>
          <w:p w14:paraId="00E46A41" w14:textId="77777777" w:rsidR="000D3AF8" w:rsidRPr="00B1158E" w:rsidRDefault="000D3AF8" w:rsidP="00DA74C5">
            <w:pPr>
              <w:jc w:val="center"/>
              <w:rPr>
                <w:rFonts w:ascii="HarmonyOS Sans SC" w:eastAsia="HarmonyOS Sans SC" w:hAnsi="HarmonyOS Sans SC" w:cs="Arial"/>
                <w:b/>
                <w:bCs/>
                <w:color w:val="FFFFFF"/>
                <w:sz w:val="15"/>
                <w:szCs w:val="15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b/>
                <w:bCs/>
                <w:color w:val="FFFFFF"/>
                <w:sz w:val="15"/>
                <w:szCs w:val="15"/>
                <w:lang w:val="en-US" w:eastAsia="zh-CN"/>
              </w:rPr>
              <w:lastRenderedPageBreak/>
              <w:t>端口号</w:t>
            </w:r>
          </w:p>
        </w:tc>
        <w:tc>
          <w:tcPr>
            <w:tcW w:w="700" w:type="pct"/>
            <w:tcBorders>
              <w:top w:val="single" w:sz="8" w:space="0" w:color="4F81BD"/>
              <w:left w:val="single" w:sz="4" w:space="0" w:color="FFFFFF" w:themeColor="background1"/>
              <w:bottom w:val="single" w:sz="8" w:space="0" w:color="4F81BD"/>
              <w:right w:val="single" w:sz="4" w:space="0" w:color="FFFFFF" w:themeColor="background1"/>
            </w:tcBorders>
            <w:shd w:val="clear" w:color="000000" w:fill="4F81BD"/>
            <w:vAlign w:val="center"/>
            <w:hideMark/>
          </w:tcPr>
          <w:p w14:paraId="55CCDDBC" w14:textId="77777777" w:rsidR="000D3AF8" w:rsidRPr="00B1158E" w:rsidRDefault="000D3AF8" w:rsidP="00DA74C5">
            <w:pPr>
              <w:jc w:val="center"/>
              <w:rPr>
                <w:rFonts w:ascii="HarmonyOS Sans SC" w:eastAsia="HarmonyOS Sans SC" w:hAnsi="HarmonyOS Sans SC" w:cs="Arial"/>
                <w:b/>
                <w:bCs/>
                <w:color w:val="FFFFFF"/>
                <w:sz w:val="15"/>
                <w:szCs w:val="15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b/>
                <w:bCs/>
                <w:color w:val="FFFFFF"/>
                <w:sz w:val="15"/>
                <w:szCs w:val="15"/>
                <w:lang w:val="en-US" w:eastAsia="zh-CN"/>
              </w:rPr>
              <w:t>端子名称</w:t>
            </w:r>
          </w:p>
        </w:tc>
        <w:tc>
          <w:tcPr>
            <w:tcW w:w="1073" w:type="pct"/>
            <w:tcBorders>
              <w:top w:val="single" w:sz="8" w:space="0" w:color="4F81BD"/>
              <w:left w:val="single" w:sz="4" w:space="0" w:color="FFFFFF" w:themeColor="background1"/>
              <w:bottom w:val="single" w:sz="8" w:space="0" w:color="4F81BD"/>
              <w:right w:val="single" w:sz="4" w:space="0" w:color="FFFFFF" w:themeColor="background1"/>
            </w:tcBorders>
            <w:shd w:val="clear" w:color="000000" w:fill="4F81BD"/>
            <w:vAlign w:val="center"/>
            <w:hideMark/>
          </w:tcPr>
          <w:p w14:paraId="2F634FE3" w14:textId="77777777" w:rsidR="000D3AF8" w:rsidRPr="00B1158E" w:rsidRDefault="000D3AF8" w:rsidP="00DA74C5">
            <w:pPr>
              <w:jc w:val="center"/>
              <w:rPr>
                <w:rFonts w:ascii="HarmonyOS Sans SC" w:eastAsia="HarmonyOS Sans SC" w:hAnsi="HarmonyOS Sans SC" w:cs="Arial"/>
                <w:b/>
                <w:bCs/>
                <w:color w:val="FFFFFF"/>
                <w:sz w:val="15"/>
                <w:szCs w:val="15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b/>
                <w:bCs/>
                <w:color w:val="FFFFFF"/>
                <w:sz w:val="15"/>
                <w:szCs w:val="15"/>
                <w:lang w:val="en-US" w:eastAsia="zh-CN"/>
              </w:rPr>
              <w:t>端子定义</w:t>
            </w:r>
          </w:p>
        </w:tc>
        <w:tc>
          <w:tcPr>
            <w:tcW w:w="1419" w:type="pct"/>
            <w:tcBorders>
              <w:top w:val="single" w:sz="8" w:space="0" w:color="4F81BD"/>
              <w:left w:val="single" w:sz="4" w:space="0" w:color="FFFFFF" w:themeColor="background1"/>
              <w:bottom w:val="single" w:sz="8" w:space="0" w:color="4F81BD"/>
              <w:right w:val="single" w:sz="4" w:space="0" w:color="FFFFFF" w:themeColor="background1"/>
            </w:tcBorders>
            <w:shd w:val="clear" w:color="000000" w:fill="4F81BD"/>
            <w:vAlign w:val="center"/>
            <w:hideMark/>
          </w:tcPr>
          <w:p w14:paraId="0FFC8D90" w14:textId="77777777" w:rsidR="000D3AF8" w:rsidRPr="00B1158E" w:rsidRDefault="000D3AF8" w:rsidP="00DA74C5">
            <w:pPr>
              <w:jc w:val="center"/>
              <w:rPr>
                <w:rFonts w:ascii="HarmonyOS Sans SC" w:eastAsia="HarmonyOS Sans SC" w:hAnsi="HarmonyOS Sans SC" w:cs="Arial"/>
                <w:b/>
                <w:bCs/>
                <w:color w:val="FFFFFF"/>
                <w:sz w:val="15"/>
                <w:szCs w:val="15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b/>
                <w:bCs/>
                <w:color w:val="FFFFFF"/>
                <w:sz w:val="15"/>
                <w:szCs w:val="15"/>
                <w:lang w:val="en-US" w:eastAsia="zh-CN"/>
              </w:rPr>
              <w:t>信号规格</w:t>
            </w:r>
          </w:p>
        </w:tc>
        <w:tc>
          <w:tcPr>
            <w:tcW w:w="1621" w:type="pct"/>
            <w:tcBorders>
              <w:top w:val="single" w:sz="8" w:space="0" w:color="4F81BD"/>
              <w:left w:val="single" w:sz="4" w:space="0" w:color="FFFFFF" w:themeColor="background1"/>
              <w:bottom w:val="single" w:sz="8" w:space="0" w:color="4F81BD"/>
              <w:right w:val="nil"/>
            </w:tcBorders>
            <w:shd w:val="clear" w:color="000000" w:fill="4F81BD"/>
            <w:vAlign w:val="center"/>
            <w:hideMark/>
          </w:tcPr>
          <w:p w14:paraId="66CF7579" w14:textId="77777777" w:rsidR="000D3AF8" w:rsidRPr="00B1158E" w:rsidRDefault="000D3AF8" w:rsidP="00DA74C5">
            <w:pPr>
              <w:jc w:val="center"/>
              <w:rPr>
                <w:rFonts w:ascii="HarmonyOS Sans SC" w:eastAsia="HarmonyOS Sans SC" w:hAnsi="HarmonyOS Sans SC" w:cs="Arial"/>
                <w:b/>
                <w:bCs/>
                <w:color w:val="FFFFFF"/>
                <w:sz w:val="15"/>
                <w:szCs w:val="15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b/>
                <w:bCs/>
                <w:color w:val="FFFFFF"/>
                <w:sz w:val="15"/>
                <w:szCs w:val="15"/>
                <w:lang w:val="en-US" w:eastAsia="zh-CN"/>
              </w:rPr>
              <w:t>功能说明</w:t>
            </w:r>
          </w:p>
        </w:tc>
      </w:tr>
      <w:tr w:rsidR="00B1158E" w:rsidRPr="00B1158E" w14:paraId="4A751496" w14:textId="77777777" w:rsidTr="00B1158E">
        <w:trPr>
          <w:trHeight w:val="300"/>
        </w:trPr>
        <w:tc>
          <w:tcPr>
            <w:tcW w:w="187" w:type="pc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3E0357FC" w14:textId="7C816209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b/>
                <w:bCs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01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215340EE" w14:textId="5ED344B5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KSI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11EEB0E6" w14:textId="119687AD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钥匙开关输入</w:t>
            </w:r>
          </w:p>
        </w:tc>
        <w:tc>
          <w:tcPr>
            <w:tcW w:w="1419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0D051125" w14:textId="609F1F96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0/24V，高电平有效，最大电流1A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166F64A7" w14:textId="2F69F055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为驱动器提供逻辑电源；</w:t>
            </w:r>
          </w:p>
        </w:tc>
      </w:tr>
      <w:tr w:rsidR="00B1158E" w:rsidRPr="00B1158E" w14:paraId="3AF10725" w14:textId="77777777" w:rsidTr="00B1158E">
        <w:trPr>
          <w:trHeight w:val="300"/>
        </w:trPr>
        <w:tc>
          <w:tcPr>
            <w:tcW w:w="187" w:type="pc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08A3A7FF" w14:textId="0A9ADF9F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b/>
                <w:bCs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02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09708B86" w14:textId="4F647174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DRIVER1 (M1）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3DA55BC3" w14:textId="3C878A62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比例阀驱动</w:t>
            </w:r>
          </w:p>
        </w:tc>
        <w:tc>
          <w:tcPr>
            <w:tcW w:w="1419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0BBE17A4" w14:textId="18F571E3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低电平输出，18kHz,2A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169DB337" w14:textId="094D6282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用于比例阀驱动  内部下拉控制，电源由A13提供：</w:t>
            </w:r>
          </w:p>
        </w:tc>
      </w:tr>
      <w:tr w:rsidR="00B1158E" w:rsidRPr="00B1158E" w14:paraId="43E679F2" w14:textId="77777777" w:rsidTr="00B1158E">
        <w:trPr>
          <w:trHeight w:val="300"/>
        </w:trPr>
        <w:tc>
          <w:tcPr>
            <w:tcW w:w="187" w:type="pc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4BABD8D4" w14:textId="193AB92E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b/>
                <w:bCs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03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1AAA144F" w14:textId="2B5A4352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DRIVER4 (M2）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09D9E5A2" w14:textId="5586E9EC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多路阀驱动（-）</w:t>
            </w:r>
          </w:p>
        </w:tc>
        <w:tc>
          <w:tcPr>
            <w:tcW w:w="1419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074B1D8B" w14:textId="3DCDED8A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低电平输出，200Hz,2A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67B91EFB" w14:textId="4ED66760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用于电机启停控制，内部下拉控制，电源由A13提供，</w:t>
            </w:r>
          </w:p>
        </w:tc>
      </w:tr>
      <w:tr w:rsidR="00B1158E" w:rsidRPr="00B1158E" w14:paraId="2D9B09BB" w14:textId="77777777" w:rsidTr="00B1158E">
        <w:trPr>
          <w:trHeight w:val="300"/>
        </w:trPr>
        <w:tc>
          <w:tcPr>
            <w:tcW w:w="187" w:type="pc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7BE10EEE" w14:textId="7CDECE15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b/>
                <w:bCs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04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0406AE62" w14:textId="47209278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DRIVER3 (M1）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0F5CAB10" w14:textId="5BFDAEFA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多路阀驱动（-）</w:t>
            </w:r>
          </w:p>
        </w:tc>
        <w:tc>
          <w:tcPr>
            <w:tcW w:w="1419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711B46E6" w14:textId="4BD3BD57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低电平输出，200Hz,2A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3E7BC756" w14:textId="29A986F8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用于左电机制动驱动，内部下拉控制，电源由A13 提供：</w:t>
            </w:r>
          </w:p>
        </w:tc>
      </w:tr>
      <w:tr w:rsidR="00B1158E" w:rsidRPr="00B1158E" w14:paraId="193965B2" w14:textId="77777777" w:rsidTr="00B1158E">
        <w:trPr>
          <w:trHeight w:val="300"/>
        </w:trPr>
        <w:tc>
          <w:tcPr>
            <w:tcW w:w="187" w:type="pc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2FD11C75" w14:textId="0A94FA90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b/>
                <w:bCs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05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043D7FF6" w14:textId="2718DB5A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DRIVER2 (M2）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4662B079" w14:textId="4C0B9D10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多器阆驱动</w:t>
            </w:r>
          </w:p>
        </w:tc>
        <w:tc>
          <w:tcPr>
            <w:tcW w:w="1419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5318DCF6" w14:textId="20B761D2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低电平输出，200Hz,2A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7BE19C62" w14:textId="7DDECE74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用于右电机制动驱动，内部下拉控制，电源由A13 提供：</w:t>
            </w:r>
          </w:p>
        </w:tc>
      </w:tr>
      <w:tr w:rsidR="00B1158E" w:rsidRPr="00B1158E" w14:paraId="5623B6BB" w14:textId="77777777" w:rsidTr="00B1158E">
        <w:trPr>
          <w:trHeight w:val="300"/>
        </w:trPr>
        <w:tc>
          <w:tcPr>
            <w:tcW w:w="187" w:type="pc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49FF2E83" w14:textId="105D0E67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b/>
                <w:bCs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06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5DA8310E" w14:textId="3FA105A9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DRTVER5 (M1）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186EBB48" w14:textId="34F3A7A2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多路阀驱动（-）</w:t>
            </w:r>
          </w:p>
        </w:tc>
        <w:tc>
          <w:tcPr>
            <w:tcW w:w="1419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6B1380C9" w14:textId="06149879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低电平输出，200Hz,2A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664091BC" w14:textId="6A3B7088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用于外部接触器驱动，内部下拉控制，电源由A13提供：</w:t>
            </w:r>
          </w:p>
        </w:tc>
      </w:tr>
      <w:tr w:rsidR="00B1158E" w:rsidRPr="00B1158E" w14:paraId="1FEEFE14" w14:textId="77777777" w:rsidTr="00B1158E">
        <w:trPr>
          <w:trHeight w:val="300"/>
        </w:trPr>
        <w:tc>
          <w:tcPr>
            <w:tcW w:w="187" w:type="pc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3326112E" w14:textId="5CFE3FB6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b/>
                <w:bCs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07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566DE51B" w14:textId="5BAC1C20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GND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50FB1D04" w14:textId="7F719847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接地端</w:t>
            </w:r>
          </w:p>
        </w:tc>
        <w:tc>
          <w:tcPr>
            <w:tcW w:w="1419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4C9504FC" w14:textId="4C074480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接地端子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0BED0BEB" w14:textId="04A0E714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模拟信号和电源的地</w:t>
            </w:r>
          </w:p>
        </w:tc>
      </w:tr>
      <w:tr w:rsidR="00B1158E" w:rsidRPr="00B1158E" w14:paraId="21C7E39B" w14:textId="77777777" w:rsidTr="00B1158E">
        <w:trPr>
          <w:trHeight w:val="590"/>
        </w:trPr>
        <w:tc>
          <w:tcPr>
            <w:tcW w:w="187" w:type="pc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2E961896" w14:textId="20DF0F19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b/>
                <w:bCs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08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4F3A0BBB" w14:textId="55B24940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TEMP(M1)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00E0EB97" w14:textId="28D4AB66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电机温度输入</w:t>
            </w:r>
          </w:p>
        </w:tc>
        <w:tc>
          <w:tcPr>
            <w:tcW w:w="1419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4FBAAD7C" w14:textId="4303D589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数字量输入： 0/24V，高电平有效.</w:t>
            </w: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br/>
              <w:t>模拟量输入：提供 0.3mA的恒流输出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479E5FA4" w14:textId="45727FED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左电机温度传感器输入：</w:t>
            </w:r>
          </w:p>
        </w:tc>
      </w:tr>
      <w:tr w:rsidR="00B1158E" w:rsidRPr="00B1158E" w14:paraId="606B1848" w14:textId="77777777" w:rsidTr="00B1158E">
        <w:trPr>
          <w:trHeight w:val="300"/>
        </w:trPr>
        <w:tc>
          <w:tcPr>
            <w:tcW w:w="187" w:type="pc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0C7380A9" w14:textId="2852EDBA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b/>
                <w:bCs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09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461B9495" w14:textId="37043376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INPUT5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2B1FF305" w14:textId="548DD981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开关输入5</w:t>
            </w:r>
          </w:p>
        </w:tc>
        <w:tc>
          <w:tcPr>
            <w:tcW w:w="1419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03BAC6F6" w14:textId="431DE116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数字量输入：0/24V，高电平有效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2F6F6B10" w14:textId="73C7D1D2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数字输入口，高电平有效；</w:t>
            </w: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br/>
              <w:t>正极电源通常连接钮匙开关输出端口，与A1并联：</w:t>
            </w:r>
          </w:p>
        </w:tc>
      </w:tr>
      <w:tr w:rsidR="00B1158E" w:rsidRPr="00B1158E" w14:paraId="420FE96D" w14:textId="77777777" w:rsidTr="00B1158E">
        <w:trPr>
          <w:trHeight w:val="300"/>
        </w:trPr>
        <w:tc>
          <w:tcPr>
            <w:tcW w:w="187" w:type="pc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078F6956" w14:textId="1076C287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b/>
                <w:bCs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10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23C8C04A" w14:textId="337B00CF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EncA(M2)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6785ABA0" w14:textId="33F99EDB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编码器SIN+信号</w:t>
            </w:r>
          </w:p>
        </w:tc>
        <w:tc>
          <w:tcPr>
            <w:tcW w:w="1419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0E1603AD" w14:textId="38DE5416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1.5V~3.1V脉冲信号</w:t>
            </w: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br/>
              <w:t>数字量输入：用作三霍尔输入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7D97C28F" w14:textId="4B27CD0B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右编码器信号 SIN</w:t>
            </w: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br/>
              <w:t>右三霍尔输入A</w:t>
            </w:r>
          </w:p>
        </w:tc>
      </w:tr>
      <w:tr w:rsidR="00B1158E" w:rsidRPr="00B1158E" w14:paraId="6F4286D3" w14:textId="77777777" w:rsidTr="00B1158E">
        <w:trPr>
          <w:trHeight w:val="300"/>
        </w:trPr>
        <w:tc>
          <w:tcPr>
            <w:tcW w:w="187" w:type="pc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777ACFA3" w14:textId="3711733C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b/>
                <w:bCs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11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3D7CA6A3" w14:textId="5EDF644C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EncB(M2)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72118FF5" w14:textId="147B4033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编码器COS+信号</w:t>
            </w:r>
          </w:p>
        </w:tc>
        <w:tc>
          <w:tcPr>
            <w:tcW w:w="1419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26CC948E" w14:textId="4A918402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1.5V3.1V脉冲信号</w:t>
            </w: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br/>
              <w:t>数字量输入：用作三霍尔输入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116BCA74" w14:textId="593F1E7A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右编码器信号 COS.</w:t>
            </w: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br/>
              <w:t>右三霍尔输入B</w:t>
            </w:r>
          </w:p>
        </w:tc>
      </w:tr>
      <w:tr w:rsidR="00B1158E" w:rsidRPr="00B1158E" w14:paraId="37AC4D8D" w14:textId="77777777" w:rsidTr="00B1158E">
        <w:trPr>
          <w:trHeight w:val="300"/>
        </w:trPr>
        <w:tc>
          <w:tcPr>
            <w:tcW w:w="187" w:type="pc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663B3FD1" w14:textId="337E957F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b/>
                <w:bCs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12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0A0C15D0" w14:textId="6778C656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EncC (M2）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0CAD7AB9" w14:textId="683F6D60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编码器输入信号</w:t>
            </w:r>
          </w:p>
        </w:tc>
        <w:tc>
          <w:tcPr>
            <w:tcW w:w="1419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7649BA7C" w14:textId="028A9901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数字量输入：用作三霍尔输入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0584187E" w14:textId="518CCBFE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右三霍尔输入C</w:t>
            </w:r>
          </w:p>
        </w:tc>
      </w:tr>
      <w:tr w:rsidR="00B1158E" w:rsidRPr="00B1158E" w14:paraId="28FD941D" w14:textId="77777777" w:rsidTr="00B1158E">
        <w:trPr>
          <w:trHeight w:val="530"/>
        </w:trPr>
        <w:tc>
          <w:tcPr>
            <w:tcW w:w="187" w:type="pc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6827E167" w14:textId="1A39F4AB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b/>
                <w:bCs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13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5CFF1BAF" w14:textId="11D8A10F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COIL SUPPLY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41D5FEA9" w14:textId="3C409D72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驱动电源端口</w:t>
            </w:r>
          </w:p>
        </w:tc>
        <w:tc>
          <w:tcPr>
            <w:tcW w:w="1419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49977D6C" w14:textId="0C178729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输出电压24V，输出电流10A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53B384E1" w14:textId="52782D12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驱动控制信号电源正极：</w:t>
            </w:r>
          </w:p>
        </w:tc>
      </w:tr>
      <w:tr w:rsidR="00B1158E" w:rsidRPr="00B1158E" w14:paraId="44BAF1AA" w14:textId="77777777" w:rsidTr="00B1158E">
        <w:trPr>
          <w:trHeight w:val="300"/>
        </w:trPr>
        <w:tc>
          <w:tcPr>
            <w:tcW w:w="187" w:type="pc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2327F75A" w14:textId="3C6BFB32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b/>
                <w:bCs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14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4F48F0DD" w14:textId="263096DE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INPUT13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3C4D3ED4" w14:textId="131F33CD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开关输入13</w:t>
            </w:r>
          </w:p>
        </w:tc>
        <w:tc>
          <w:tcPr>
            <w:tcW w:w="1419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7A701E1C" w14:textId="039AB5FD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数字量输入， 0/24V，高电平有效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3A4002DF" w14:textId="18ABF935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数字输入口，高电平有效</w:t>
            </w: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br/>
              <w:t>正极电源通常连接钥匙开关输出端口，与A1并联</w:t>
            </w:r>
          </w:p>
        </w:tc>
      </w:tr>
      <w:tr w:rsidR="00B1158E" w:rsidRPr="00B1158E" w14:paraId="5224F059" w14:textId="77777777" w:rsidTr="00B1158E">
        <w:trPr>
          <w:trHeight w:val="300"/>
        </w:trPr>
        <w:tc>
          <w:tcPr>
            <w:tcW w:w="187" w:type="pc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52D5D9A1" w14:textId="1590740D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b/>
                <w:bCs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15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710ACB47" w14:textId="185F55E1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INPUT6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4625622C" w14:textId="4DD93260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开关输入6</w:t>
            </w:r>
          </w:p>
        </w:tc>
        <w:tc>
          <w:tcPr>
            <w:tcW w:w="1419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233403BC" w14:textId="49B46621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数字量输入：0/24V，高电平有效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1D7FFD4B" w14:textId="1EEC72AA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数字输入口，高电平有效</w:t>
            </w: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br/>
              <w:t>正极电源通常连接钥匙开关输出端口，与A1 并联</w:t>
            </w:r>
          </w:p>
        </w:tc>
      </w:tr>
      <w:tr w:rsidR="00B1158E" w:rsidRPr="00B1158E" w14:paraId="61369A29" w14:textId="77777777" w:rsidTr="00B1158E">
        <w:trPr>
          <w:trHeight w:val="300"/>
        </w:trPr>
        <w:tc>
          <w:tcPr>
            <w:tcW w:w="187" w:type="pc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6E2578D2" w14:textId="61C0C3C1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b/>
                <w:bCs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16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2E98FF1C" w14:textId="7331AACF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INPUT]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3E7FA186" w14:textId="718CF7E0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开关输入1</w:t>
            </w:r>
          </w:p>
        </w:tc>
        <w:tc>
          <w:tcPr>
            <w:tcW w:w="1419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41646F0A" w14:textId="649D1DF7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数字量输入：0/24V，高电平有效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4504B8E9" w14:textId="08496C48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数字输入口，高电平有效</w:t>
            </w: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br/>
              <w:t>正极电源通常连接钥匙开关输出端口，与A1 并联</w:t>
            </w:r>
          </w:p>
        </w:tc>
      </w:tr>
      <w:tr w:rsidR="00B1158E" w:rsidRPr="00B1158E" w14:paraId="3E35CB91" w14:textId="77777777" w:rsidTr="00B1158E">
        <w:trPr>
          <w:trHeight w:val="300"/>
        </w:trPr>
        <w:tc>
          <w:tcPr>
            <w:tcW w:w="187" w:type="pc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06C4F6BB" w14:textId="3B22A352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b/>
                <w:bCs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17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4D3A239F" w14:textId="64B11747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INPUT15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4A7573BC" w14:textId="6A1598E9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开关输入15</w:t>
            </w:r>
          </w:p>
        </w:tc>
        <w:tc>
          <w:tcPr>
            <w:tcW w:w="1419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16E5DF7F" w14:textId="3B52BDF4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数字量输入：0/24V，高电平有效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0BBBC9B5" w14:textId="3C71ACEF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数字输入口，高电平有效</w:t>
            </w: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br/>
              <w:t>正极电源通常连接钥匙开关输出端口，与A1 并联</w:t>
            </w:r>
          </w:p>
        </w:tc>
      </w:tr>
      <w:tr w:rsidR="00B1158E" w:rsidRPr="00B1158E" w14:paraId="18BEFBA6" w14:textId="77777777" w:rsidTr="00B1158E">
        <w:trPr>
          <w:trHeight w:val="300"/>
        </w:trPr>
        <w:tc>
          <w:tcPr>
            <w:tcW w:w="187" w:type="pc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30CF56F6" w14:textId="3AE06352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b/>
                <w:bCs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18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1D47FAAE" w14:textId="43942A18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GND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6D689A7C" w14:textId="2A80F690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对外电源端口地</w:t>
            </w:r>
          </w:p>
        </w:tc>
        <w:tc>
          <w:tcPr>
            <w:tcW w:w="1419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60FB6681" w14:textId="2CD41EE0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电流 200mA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27984C97" w14:textId="09D986F2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对外电源地，正电源由A25括供：</w:t>
            </w:r>
          </w:p>
        </w:tc>
      </w:tr>
      <w:tr w:rsidR="00B1158E" w:rsidRPr="00B1158E" w14:paraId="6B23FEDF" w14:textId="77777777" w:rsidTr="00B1158E">
        <w:trPr>
          <w:trHeight w:val="590"/>
        </w:trPr>
        <w:tc>
          <w:tcPr>
            <w:tcW w:w="187" w:type="pc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71C8CB05" w14:textId="4D4F1528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b/>
                <w:bCs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19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3F21761A" w14:textId="48EDF263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DRIVER6 (M1)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01BCA3E2" w14:textId="0D523E45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多路阀驱动（-）</w:t>
            </w:r>
          </w:p>
        </w:tc>
        <w:tc>
          <w:tcPr>
            <w:tcW w:w="1419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3CE7BFD0" w14:textId="4D3277B8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低电平输出，200Hz,2A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21B65693" w14:textId="21F0E3E2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预留，内部下拉控制，电源由A13 提供</w:t>
            </w:r>
          </w:p>
        </w:tc>
      </w:tr>
      <w:tr w:rsidR="00B1158E" w:rsidRPr="00B1158E" w14:paraId="792FE14F" w14:textId="77777777" w:rsidTr="00B1158E">
        <w:trPr>
          <w:trHeight w:val="590"/>
        </w:trPr>
        <w:tc>
          <w:tcPr>
            <w:tcW w:w="187" w:type="pc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5EF59710" w14:textId="6DEB8D99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b/>
                <w:bCs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20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0EB129F1" w14:textId="05E1D2BC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DRIVER7(M2）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3DA2AFF5" w14:textId="0F21DAD8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多路阀驱动（-）</w:t>
            </w:r>
          </w:p>
        </w:tc>
        <w:tc>
          <w:tcPr>
            <w:tcW w:w="1419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254526B1" w14:textId="33BB88A2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低电平输出，200Hz,2A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68EA2239" w14:textId="04C1B7B3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预留，内部下拉控制，电源由A13 提供</w:t>
            </w:r>
          </w:p>
        </w:tc>
      </w:tr>
      <w:tr w:rsidR="00B1158E" w:rsidRPr="00B1158E" w14:paraId="015AD2A0" w14:textId="77777777" w:rsidTr="00B1158E">
        <w:trPr>
          <w:trHeight w:val="300"/>
        </w:trPr>
        <w:tc>
          <w:tcPr>
            <w:tcW w:w="187" w:type="pc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3CE39686" w14:textId="00A42045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b/>
                <w:bCs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21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02127238" w14:textId="196C36E2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TEMP(M2)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18B4722A" w14:textId="0A33FDC0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电机温度输入</w:t>
            </w:r>
          </w:p>
        </w:tc>
        <w:tc>
          <w:tcPr>
            <w:tcW w:w="1419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5D8C61FE" w14:textId="4791E9EF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数字量输入： 0/24V，高电平有效.</w:t>
            </w: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br/>
              <w:t>模拟量输入：提供 0.3mA的恒流输出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6D98289C" w14:textId="7654820C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右电机温度传感器输入；</w:t>
            </w:r>
          </w:p>
        </w:tc>
      </w:tr>
      <w:tr w:rsidR="00B1158E" w:rsidRPr="00B1158E" w14:paraId="27440540" w14:textId="77777777" w:rsidTr="00B1158E">
        <w:trPr>
          <w:trHeight w:val="300"/>
        </w:trPr>
        <w:tc>
          <w:tcPr>
            <w:tcW w:w="187" w:type="pc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144EF19C" w14:textId="3376A9F2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b/>
                <w:bCs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22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3397AAF7" w14:textId="0AF1A5E7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INPUT7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5C869B09" w14:textId="19DE19E0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开关输入 7</w:t>
            </w:r>
          </w:p>
        </w:tc>
        <w:tc>
          <w:tcPr>
            <w:tcW w:w="1419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32F68D89" w14:textId="4B156D66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数字量输入：0/24V，高电平有效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37A09A16" w14:textId="69D35EDC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数字输入口，高电平有效</w:t>
            </w: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br/>
              <w:t>正极电源通常连接钥匙开关输出端口，与A1 并联</w:t>
            </w:r>
          </w:p>
        </w:tc>
      </w:tr>
      <w:tr w:rsidR="00B1158E" w:rsidRPr="00B1158E" w14:paraId="39B195F2" w14:textId="77777777" w:rsidTr="00B1158E">
        <w:trPr>
          <w:trHeight w:val="300"/>
        </w:trPr>
        <w:tc>
          <w:tcPr>
            <w:tcW w:w="187" w:type="pc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778A381F" w14:textId="6A626934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b/>
                <w:bCs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23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0C97EF3B" w14:textId="3D054E9B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CAN H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3BC1688D" w14:textId="5567E230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电控车载 CAN H</w:t>
            </w:r>
          </w:p>
        </w:tc>
        <w:tc>
          <w:tcPr>
            <w:tcW w:w="1419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05D4B2F5" w14:textId="487A7154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CAN H信号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4BE20A4A" w14:textId="56991CF4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CAN总线高电平</w:t>
            </w:r>
          </w:p>
        </w:tc>
      </w:tr>
      <w:tr w:rsidR="00B1158E" w:rsidRPr="00B1158E" w14:paraId="67F9F2F4" w14:textId="77777777" w:rsidTr="00B1158E">
        <w:trPr>
          <w:trHeight w:val="300"/>
        </w:trPr>
        <w:tc>
          <w:tcPr>
            <w:tcW w:w="187" w:type="pc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6CD22F51" w14:textId="5C6ACF63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b/>
                <w:bCs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24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566E1E6D" w14:textId="127067B1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INPUT9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599219EE" w14:textId="1CE99869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开关输入9</w:t>
            </w:r>
          </w:p>
        </w:tc>
        <w:tc>
          <w:tcPr>
            <w:tcW w:w="1419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54F9B399" w14:textId="42111CB4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数字量输入：0/24V，高电平有效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0A6BE341" w14:textId="100FA468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数字输入口，高电平有效</w:t>
            </w: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br/>
              <w:t>正极电源通常连接钥匙开关输出端口，与A1 并联</w:t>
            </w:r>
          </w:p>
        </w:tc>
      </w:tr>
      <w:tr w:rsidR="00B1158E" w:rsidRPr="00B1158E" w14:paraId="0519D94C" w14:textId="77777777" w:rsidTr="00B1158E">
        <w:trPr>
          <w:trHeight w:val="300"/>
        </w:trPr>
        <w:tc>
          <w:tcPr>
            <w:tcW w:w="187" w:type="pc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7AEA5946" w14:textId="08A2E2E2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b/>
                <w:bCs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25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0B6FBC15" w14:textId="07DE2FB2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INPUT14 +12V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588F2999" w14:textId="15E3137B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对外电源端口地</w:t>
            </w:r>
          </w:p>
        </w:tc>
        <w:tc>
          <w:tcPr>
            <w:tcW w:w="1419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073BC6BA" w14:textId="15F8B8FC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输出电压12V，输出电流最大200mA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1B436F84" w14:textId="2141B575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对外电源正极，地由A18提供；输出能力200mA</w:t>
            </w:r>
          </w:p>
        </w:tc>
      </w:tr>
      <w:tr w:rsidR="00B1158E" w:rsidRPr="00B1158E" w14:paraId="40F86762" w14:textId="77777777" w:rsidTr="00B1158E">
        <w:trPr>
          <w:trHeight w:val="300"/>
        </w:trPr>
        <w:tc>
          <w:tcPr>
            <w:tcW w:w="187" w:type="pc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4BB1F0E1" w14:textId="6BE6AA60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b/>
                <w:bCs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26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0472D164" w14:textId="670CF389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+5V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43D7A126" w14:textId="30A3B5B0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编码器电源+</w:t>
            </w:r>
          </w:p>
        </w:tc>
        <w:tc>
          <w:tcPr>
            <w:tcW w:w="1419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424E1502" w14:textId="63C26DB0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电压：  +5V，电流 200mA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4888BE46" w14:textId="7CA7A676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编码器（+5V)</w:t>
            </w:r>
          </w:p>
        </w:tc>
      </w:tr>
      <w:tr w:rsidR="00B1158E" w:rsidRPr="00B1158E" w14:paraId="28AC4894" w14:textId="77777777" w:rsidTr="00B1158E">
        <w:trPr>
          <w:trHeight w:val="300"/>
        </w:trPr>
        <w:tc>
          <w:tcPr>
            <w:tcW w:w="187" w:type="pc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14A30048" w14:textId="0B232083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b/>
                <w:bCs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27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4C4E904A" w14:textId="485ACDB3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INPUT18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7D024151" w14:textId="29A221C0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开关输入18</w:t>
            </w:r>
          </w:p>
        </w:tc>
        <w:tc>
          <w:tcPr>
            <w:tcW w:w="1419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5A90C9D8" w14:textId="28965DC1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数字量输入：0/24V，高电平有效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7F9C4266" w14:textId="2E635E0F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数字输入口，高电平有效</w:t>
            </w: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br/>
              <w:t>正极电源通常连接钥匙开关输出端口，与A1 并联</w:t>
            </w:r>
          </w:p>
        </w:tc>
      </w:tr>
      <w:tr w:rsidR="00B1158E" w:rsidRPr="00B1158E" w14:paraId="6074B90E" w14:textId="77777777" w:rsidTr="00B1158E">
        <w:trPr>
          <w:trHeight w:val="300"/>
        </w:trPr>
        <w:tc>
          <w:tcPr>
            <w:tcW w:w="187" w:type="pc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7469239D" w14:textId="5DA2E9FA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b/>
                <w:bCs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28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008833AD" w14:textId="0B8D163A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INPUT8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04332E39" w14:textId="428A14A1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开关输入8</w:t>
            </w:r>
          </w:p>
        </w:tc>
        <w:tc>
          <w:tcPr>
            <w:tcW w:w="1419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3A80E0EE" w14:textId="0E14623D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数字量输入：0/24V，高电平有效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7D41CD7A" w14:textId="4E8A32EC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数字输入口，高电平有效</w:t>
            </w: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br/>
              <w:t>正极电源通常连接钥匙开关输出端口，与A1 并联</w:t>
            </w:r>
          </w:p>
        </w:tc>
      </w:tr>
      <w:tr w:rsidR="00B1158E" w:rsidRPr="00B1158E" w14:paraId="0A51232D" w14:textId="77777777" w:rsidTr="00B1158E">
        <w:trPr>
          <w:trHeight w:val="300"/>
        </w:trPr>
        <w:tc>
          <w:tcPr>
            <w:tcW w:w="187" w:type="pc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78EC321D" w14:textId="4DF6F1FD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b/>
                <w:bCs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lastRenderedPageBreak/>
              <w:t>29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184B6F2F" w14:textId="76718336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INPUT10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20F5203D" w14:textId="1DF3D601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开关输入10</w:t>
            </w:r>
          </w:p>
        </w:tc>
        <w:tc>
          <w:tcPr>
            <w:tcW w:w="1419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76E2868B" w14:textId="0EA0B530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数字量输入：0/24V，高电平有效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6B508026" w14:textId="21D4C63E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数字输入口，高电平有效</w:t>
            </w: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br/>
              <w:t>正极电源通常连接钥匙开关输出端口，与A1 并联</w:t>
            </w:r>
          </w:p>
        </w:tc>
      </w:tr>
      <w:tr w:rsidR="00B1158E" w:rsidRPr="00B1158E" w14:paraId="3E0C98A8" w14:textId="77777777" w:rsidTr="00B1158E">
        <w:trPr>
          <w:trHeight w:val="300"/>
        </w:trPr>
        <w:tc>
          <w:tcPr>
            <w:tcW w:w="187" w:type="pc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65BF2214" w14:textId="15AE4C68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b/>
                <w:bCs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30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708B43F6" w14:textId="432F4E7C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DRIVER6 (N2）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29BB2762" w14:textId="00ECB004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多路阀驱动（-）</w:t>
            </w:r>
          </w:p>
        </w:tc>
        <w:tc>
          <w:tcPr>
            <w:tcW w:w="1419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0BE2AD8D" w14:textId="31BCB4FF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低电平输出，200Hz,2A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1228B0A0" w14:textId="7B282680" w:rsidR="00B1158E" w:rsidRPr="00B1158E" w:rsidRDefault="004A154C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>
              <w:rPr>
                <w:rFonts w:ascii="HarmonyOS Sans SC" w:eastAsia="HarmonyOS Sans SC" w:hAnsi="HarmonyOS Sans SC" w:cs="Arial" w:hint="eastAsia"/>
                <w:sz w:val="13"/>
                <w:szCs w:val="13"/>
                <w:lang w:eastAsia="zh-CN"/>
              </w:rPr>
              <w:t>预留</w:t>
            </w:r>
            <w:r w:rsidR="00B1158E"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，内部下拉控制，电源由A13提供：</w:t>
            </w:r>
          </w:p>
        </w:tc>
      </w:tr>
      <w:tr w:rsidR="00B1158E" w:rsidRPr="00B1158E" w14:paraId="58C40217" w14:textId="77777777" w:rsidTr="00B1158E">
        <w:trPr>
          <w:trHeight w:val="590"/>
        </w:trPr>
        <w:tc>
          <w:tcPr>
            <w:tcW w:w="187" w:type="pc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04493728" w14:textId="5AB5EEEC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b/>
                <w:bCs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31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07D5B002" w14:textId="40A3EAA2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EncA(M1)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2BCDF23A" w14:textId="547136A1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编码器SIN+信号</w:t>
            </w:r>
          </w:p>
        </w:tc>
        <w:tc>
          <w:tcPr>
            <w:tcW w:w="1419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16D26913" w14:textId="1F96A980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1.5V~3.1V脉冲信号</w:t>
            </w: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br/>
              <w:t>数字量输入：用作三霍尔输入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2115B4C1" w14:textId="546446A4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左编码器信号 SIN:</w:t>
            </w: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br/>
              <w:t>左三霍尔输入A</w:t>
            </w:r>
          </w:p>
        </w:tc>
      </w:tr>
      <w:tr w:rsidR="00B1158E" w:rsidRPr="00B1158E" w14:paraId="31025F1B" w14:textId="77777777" w:rsidTr="00B1158E">
        <w:trPr>
          <w:trHeight w:val="590"/>
        </w:trPr>
        <w:tc>
          <w:tcPr>
            <w:tcW w:w="187" w:type="pc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72910C1C" w14:textId="109BB5F8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b/>
                <w:bCs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32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418A939F" w14:textId="6592F5D5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EncB(M1)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7C4E0191" w14:textId="2B4A1377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编码器COS+信号</w:t>
            </w:r>
          </w:p>
        </w:tc>
        <w:tc>
          <w:tcPr>
            <w:tcW w:w="1419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579F0A77" w14:textId="58FDF4A6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1.5V~3.1V脉冲信号</w:t>
            </w: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br/>
              <w:t>数字量输入：用作三霍尔输入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0B615B90" w14:textId="793F0ADF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左编码器信号 COS:</w:t>
            </w: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br/>
              <w:t>左三霍尔输入B</w:t>
            </w:r>
          </w:p>
        </w:tc>
      </w:tr>
      <w:tr w:rsidR="00B1158E" w:rsidRPr="00B1158E" w14:paraId="4882F31E" w14:textId="77777777" w:rsidTr="00B1158E">
        <w:trPr>
          <w:trHeight w:val="300"/>
        </w:trPr>
        <w:tc>
          <w:tcPr>
            <w:tcW w:w="187" w:type="pc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430766B3" w14:textId="40A0A397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b/>
                <w:bCs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33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0DFBBD58" w14:textId="5F7E1BC4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EncC(M1)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0D9B840E" w14:textId="76FB5D98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编码器输入信号</w:t>
            </w:r>
          </w:p>
        </w:tc>
        <w:tc>
          <w:tcPr>
            <w:tcW w:w="1419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2225D193" w14:textId="2A37FF23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数字量输入：用作三霍尔输入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1FE5A8A1" w14:textId="5ABC1395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左三霍尔输 C</w:t>
            </w:r>
          </w:p>
        </w:tc>
      </w:tr>
      <w:tr w:rsidR="00B1158E" w:rsidRPr="00B1158E" w14:paraId="2CF88CFC" w14:textId="77777777" w:rsidTr="00B1158E">
        <w:trPr>
          <w:trHeight w:val="300"/>
        </w:trPr>
        <w:tc>
          <w:tcPr>
            <w:tcW w:w="187" w:type="pc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62B59C70" w14:textId="6DB0B00B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b/>
                <w:bCs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34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6C3F6D05" w14:textId="518231C1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INPUT12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58464E14" w14:textId="586ED2E8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开关输入12</w:t>
            </w:r>
          </w:p>
        </w:tc>
        <w:tc>
          <w:tcPr>
            <w:tcW w:w="1419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1C2E3972" w14:textId="7D8DC005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数字量输入：0/24V，高电平有效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vAlign w:val="center"/>
            <w:hideMark/>
          </w:tcPr>
          <w:p w14:paraId="345E9EA2" w14:textId="185FD221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数字输入口，高电平有效</w:t>
            </w: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br/>
              <w:t>正极电源通常连接钥匙开关输出端口，与A1 并联</w:t>
            </w:r>
          </w:p>
        </w:tc>
      </w:tr>
      <w:tr w:rsidR="00B1158E" w:rsidRPr="00B1158E" w14:paraId="664C0C81" w14:textId="77777777" w:rsidTr="00B1158E">
        <w:trPr>
          <w:trHeight w:val="290"/>
        </w:trPr>
        <w:tc>
          <w:tcPr>
            <w:tcW w:w="187" w:type="pc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56457B1C" w14:textId="2E5E8E2F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b/>
                <w:bCs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35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4290B9AA" w14:textId="5E350D5A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CAN L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452F7617" w14:textId="3215A82D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电控车载 CAN L</w:t>
            </w:r>
          </w:p>
        </w:tc>
        <w:tc>
          <w:tcPr>
            <w:tcW w:w="1419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48D22732" w14:textId="7E97E7F7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CAN L信号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41369702" w14:textId="4A5592C0" w:rsidR="00B1158E" w:rsidRPr="00B1158E" w:rsidRDefault="00B1158E" w:rsidP="00B1158E">
            <w:pPr>
              <w:jc w:val="center"/>
              <w:rPr>
                <w:rFonts w:ascii="HarmonyOS Sans SC" w:eastAsia="HarmonyOS Sans SC" w:hAnsi="HarmonyOS Sans SC" w:cs="Arial"/>
                <w:color w:val="000000"/>
                <w:sz w:val="13"/>
                <w:szCs w:val="13"/>
                <w:lang w:val="en-US" w:eastAsia="zh-CN"/>
              </w:rPr>
            </w:pPr>
            <w:r w:rsidRPr="00B1158E">
              <w:rPr>
                <w:rFonts w:ascii="HarmonyOS Sans SC" w:eastAsia="HarmonyOS Sans SC" w:hAnsi="HarmonyOS Sans SC" w:cs="Arial" w:hint="eastAsia"/>
                <w:sz w:val="13"/>
                <w:szCs w:val="13"/>
              </w:rPr>
              <w:t>CAN总线低电平</w:t>
            </w:r>
          </w:p>
        </w:tc>
      </w:tr>
    </w:tbl>
    <w:p w14:paraId="0655E392" w14:textId="77777777" w:rsidR="008A3A1C" w:rsidRPr="00480DA9" w:rsidRDefault="008A3A1C" w:rsidP="0027173D">
      <w:pPr>
        <w:spacing w:after="240"/>
        <w:ind w:right="-8"/>
        <w:rPr>
          <w:rFonts w:ascii="HarmonyOS Sans SC Medium" w:eastAsia="HarmonyOS Sans SC Medium" w:hAnsi="HarmonyOS Sans SC Medium" w:cs="Arial"/>
          <w:sz w:val="18"/>
          <w:szCs w:val="18"/>
          <w:lang w:eastAsia="zh-CN"/>
        </w:rPr>
      </w:pPr>
    </w:p>
    <w:sectPr w:rsidR="008A3A1C" w:rsidRPr="00480DA9" w:rsidSect="00861B0B">
      <w:type w:val="continuous"/>
      <w:pgSz w:w="11900" w:h="16840"/>
      <w:pgMar w:top="2104" w:right="851" w:bottom="1977" w:left="1134" w:header="3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3C04B5" w14:textId="77777777" w:rsidR="005B4BCC" w:rsidRDefault="005B4BCC" w:rsidP="00FB21DA">
      <w:r>
        <w:separator/>
      </w:r>
    </w:p>
  </w:endnote>
  <w:endnote w:type="continuationSeparator" w:id="0">
    <w:p w14:paraId="58D55E61" w14:textId="77777777" w:rsidR="005B4BCC" w:rsidRDefault="005B4BCC" w:rsidP="00FB21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armonyOS Sans SC Medium">
    <w:panose1 w:val="00000600000000000000"/>
    <w:charset w:val="86"/>
    <w:family w:val="auto"/>
    <w:pitch w:val="variable"/>
    <w:sig w:usb0="00000003" w:usb1="080E0000" w:usb2="00000016" w:usb3="00000000" w:csb0="00040001" w:csb1="00000000"/>
  </w:font>
  <w:font w:name="HONOR Sans CN">
    <w:panose1 w:val="05000200000000000000"/>
    <w:charset w:val="86"/>
    <w:family w:val="auto"/>
    <w:pitch w:val="variable"/>
    <w:sig w:usb0="A00002BF" w:usb1="38CF7CFA" w:usb2="00000016" w:usb3="00000000" w:csb0="00040001" w:csb1="00000000"/>
  </w:font>
  <w:font w:name="HarmonyOS Sans SC">
    <w:panose1 w:val="00000500000000000000"/>
    <w:charset w:val="86"/>
    <w:family w:val="auto"/>
    <w:pitch w:val="variable"/>
    <w:sig w:usb0="00000003" w:usb1="080E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9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64"/>
      <w:gridCol w:w="3485"/>
      <w:gridCol w:w="1399"/>
      <w:gridCol w:w="1567"/>
    </w:tblGrid>
    <w:tr w:rsidR="00831AB4" w:rsidRPr="00214CC1" w14:paraId="4DD16044" w14:textId="77777777" w:rsidTr="0029775F">
      <w:tc>
        <w:tcPr>
          <w:tcW w:w="3510" w:type="dxa"/>
        </w:tcPr>
        <w:p w14:paraId="322C4D79" w14:textId="77777777" w:rsidR="00831AB4" w:rsidRPr="0015030D" w:rsidRDefault="00831AB4" w:rsidP="0029775F">
          <w:pPr>
            <w:snapToGrid w:val="0"/>
            <w:rPr>
              <w:rFonts w:ascii="Arial" w:hAnsi="Arial" w:cs="Arial"/>
              <w:color w:val="000000"/>
              <w:sz w:val="20"/>
              <w:szCs w:val="20"/>
              <w:lang w:eastAsia="zh-CN"/>
            </w:rPr>
          </w:pPr>
          <w:r>
            <w:rPr>
              <w:rFonts w:ascii="Arial" w:hAnsi="Arial" w:cs="Arial"/>
              <w:b/>
              <w:sz w:val="12"/>
              <w:szCs w:val="12"/>
              <w:lang w:val="en-US" w:eastAsia="zh-CN"/>
            </w:rPr>
            <w:t>徐州威卡电子控制技术有限公司</w:t>
          </w:r>
        </w:p>
      </w:tc>
      <w:tc>
        <w:tcPr>
          <w:tcW w:w="3544" w:type="dxa"/>
        </w:tcPr>
        <w:p w14:paraId="68A4DBEB" w14:textId="77777777" w:rsidR="00831AB4" w:rsidRPr="0013303B" w:rsidRDefault="00831AB4" w:rsidP="0029775F">
          <w:pPr>
            <w:pStyle w:val="a7"/>
            <w:rPr>
              <w:rFonts w:ascii="Arial" w:hAnsi="Arial" w:cs="Arial"/>
              <w:sz w:val="12"/>
              <w:szCs w:val="12"/>
              <w:lang w:val="en-US"/>
            </w:rPr>
          </w:pPr>
        </w:p>
      </w:tc>
      <w:tc>
        <w:tcPr>
          <w:tcW w:w="1418" w:type="dxa"/>
        </w:tcPr>
        <w:p w14:paraId="1795B2B8" w14:textId="77777777" w:rsidR="00831AB4" w:rsidRPr="0013303B" w:rsidRDefault="00831AB4" w:rsidP="0029775F">
          <w:pPr>
            <w:pStyle w:val="a7"/>
            <w:rPr>
              <w:rFonts w:ascii="Arial" w:hAnsi="Arial" w:cs="Arial"/>
              <w:sz w:val="12"/>
              <w:szCs w:val="12"/>
              <w:lang w:val="en-US"/>
            </w:rPr>
          </w:pPr>
        </w:p>
      </w:tc>
      <w:tc>
        <w:tcPr>
          <w:tcW w:w="1591" w:type="dxa"/>
        </w:tcPr>
        <w:p w14:paraId="64F60958" w14:textId="77777777" w:rsidR="00831AB4" w:rsidRPr="0013303B" w:rsidRDefault="00831AB4" w:rsidP="0029775F">
          <w:pPr>
            <w:pStyle w:val="a7"/>
            <w:rPr>
              <w:rFonts w:ascii="Arial" w:hAnsi="Arial" w:cs="Arial"/>
              <w:sz w:val="12"/>
              <w:szCs w:val="12"/>
              <w:lang w:val="en-US"/>
            </w:rPr>
          </w:pPr>
        </w:p>
      </w:tc>
    </w:tr>
    <w:tr w:rsidR="00831AB4" w14:paraId="7F53A79F" w14:textId="77777777" w:rsidTr="0029775F">
      <w:tc>
        <w:tcPr>
          <w:tcW w:w="3510" w:type="dxa"/>
        </w:tcPr>
        <w:p w14:paraId="7466EEBC" w14:textId="77777777" w:rsidR="00831AB4" w:rsidRPr="00114A73" w:rsidRDefault="00831AB4" w:rsidP="0029775F">
          <w:pPr>
            <w:rPr>
              <w:rFonts w:ascii="Arial" w:hAnsi="Arial" w:cs="Arial"/>
              <w:sz w:val="12"/>
              <w:szCs w:val="12"/>
              <w:lang w:eastAsia="zh-CN"/>
            </w:rPr>
          </w:pPr>
          <w:r>
            <w:rPr>
              <w:rFonts w:ascii="Arial" w:hAnsi="Arial" w:cs="Arial"/>
              <w:sz w:val="12"/>
              <w:szCs w:val="12"/>
              <w:lang w:eastAsia="zh-CN"/>
            </w:rPr>
            <w:t>江苏省徐州市经济开发区宝莲寺路</w:t>
          </w:r>
          <w:r>
            <w:rPr>
              <w:rFonts w:ascii="Arial" w:hAnsi="Arial" w:cs="Arial" w:hint="eastAsia"/>
              <w:sz w:val="12"/>
              <w:szCs w:val="12"/>
              <w:lang w:eastAsia="zh-CN"/>
            </w:rPr>
            <w:t>11</w:t>
          </w:r>
          <w:r>
            <w:rPr>
              <w:rFonts w:ascii="Arial" w:hAnsi="Arial" w:cs="Arial" w:hint="eastAsia"/>
              <w:sz w:val="12"/>
              <w:szCs w:val="12"/>
              <w:lang w:eastAsia="zh-CN"/>
            </w:rPr>
            <w:t>号</w:t>
          </w:r>
        </w:p>
      </w:tc>
      <w:tc>
        <w:tcPr>
          <w:tcW w:w="3544" w:type="dxa"/>
        </w:tcPr>
        <w:p w14:paraId="2BE1A0ED" w14:textId="77777777" w:rsidR="00831AB4" w:rsidRPr="00E43D2E" w:rsidRDefault="00831AB4" w:rsidP="0029775F">
          <w:pPr>
            <w:pStyle w:val="a7"/>
            <w:rPr>
              <w:rFonts w:ascii="Arial" w:hAnsi="Arial" w:cs="Arial"/>
              <w:sz w:val="12"/>
              <w:szCs w:val="12"/>
              <w:lang w:eastAsia="zh-CN"/>
            </w:rPr>
          </w:pPr>
        </w:p>
      </w:tc>
      <w:tc>
        <w:tcPr>
          <w:tcW w:w="1418" w:type="dxa"/>
        </w:tcPr>
        <w:p w14:paraId="09E77D0B" w14:textId="77777777" w:rsidR="00831AB4" w:rsidRPr="00E43D2E" w:rsidRDefault="00831AB4" w:rsidP="0029775F">
          <w:pPr>
            <w:pStyle w:val="a7"/>
            <w:rPr>
              <w:rFonts w:ascii="Arial" w:hAnsi="Arial" w:cs="Arial"/>
              <w:sz w:val="12"/>
              <w:szCs w:val="12"/>
            </w:rPr>
          </w:pPr>
        </w:p>
      </w:tc>
      <w:tc>
        <w:tcPr>
          <w:tcW w:w="1591" w:type="dxa"/>
        </w:tcPr>
        <w:p w14:paraId="10B4B36A" w14:textId="77777777" w:rsidR="00831AB4" w:rsidRPr="00E43D2E" w:rsidRDefault="00831AB4" w:rsidP="0029775F">
          <w:pPr>
            <w:pStyle w:val="a7"/>
            <w:tabs>
              <w:tab w:val="left" w:pos="533"/>
            </w:tabs>
            <w:rPr>
              <w:rFonts w:ascii="Arial" w:hAnsi="Arial" w:cs="Arial"/>
              <w:sz w:val="12"/>
              <w:szCs w:val="12"/>
            </w:rPr>
          </w:pPr>
        </w:p>
      </w:tc>
    </w:tr>
    <w:tr w:rsidR="00831AB4" w:rsidRPr="00214CC1" w14:paraId="7D0E7703" w14:textId="77777777" w:rsidTr="0029775F">
      <w:tc>
        <w:tcPr>
          <w:tcW w:w="3510" w:type="dxa"/>
        </w:tcPr>
        <w:p w14:paraId="47526EDB" w14:textId="77777777" w:rsidR="00831AB4" w:rsidRPr="00E43D2E" w:rsidRDefault="00831AB4" w:rsidP="0029775F">
          <w:pPr>
            <w:pStyle w:val="a7"/>
            <w:tabs>
              <w:tab w:val="left" w:pos="426"/>
            </w:tabs>
            <w:rPr>
              <w:rFonts w:ascii="Arial" w:hAnsi="Arial" w:cs="Arial"/>
              <w:sz w:val="12"/>
              <w:szCs w:val="12"/>
              <w:lang w:eastAsia="zh-CN"/>
            </w:rPr>
          </w:pPr>
          <w:r>
            <w:rPr>
              <w:rFonts w:ascii="Arial" w:hAnsi="Arial" w:cs="Arial" w:hint="eastAsia"/>
              <w:sz w:val="12"/>
              <w:szCs w:val="12"/>
              <w:lang w:eastAsia="zh-CN"/>
            </w:rPr>
            <w:t>电话：</w:t>
          </w:r>
          <w:r>
            <w:rPr>
              <w:rFonts w:ascii="Arial" w:hAnsi="Arial" w:cs="Arial"/>
              <w:sz w:val="12"/>
              <w:szCs w:val="12"/>
            </w:rPr>
            <w:t>+</w:t>
          </w:r>
          <w:r>
            <w:rPr>
              <w:rFonts w:ascii="Arial" w:hAnsi="Arial" w:cs="Arial" w:hint="eastAsia"/>
              <w:sz w:val="12"/>
              <w:szCs w:val="12"/>
              <w:lang w:eastAsia="zh-CN"/>
            </w:rPr>
            <w:t>86</w:t>
          </w:r>
          <w:r>
            <w:rPr>
              <w:rFonts w:ascii="Arial" w:hAnsi="Arial" w:cs="Arial"/>
              <w:sz w:val="12"/>
              <w:szCs w:val="12"/>
            </w:rPr>
            <w:t xml:space="preserve"> (0)</w:t>
          </w:r>
          <w:r>
            <w:rPr>
              <w:rFonts w:ascii="Arial" w:hAnsi="Arial" w:cs="Arial" w:hint="eastAsia"/>
              <w:sz w:val="12"/>
              <w:szCs w:val="12"/>
              <w:lang w:eastAsia="zh-CN"/>
            </w:rPr>
            <w:t>516 87885799</w:t>
          </w:r>
        </w:p>
      </w:tc>
      <w:tc>
        <w:tcPr>
          <w:tcW w:w="3544" w:type="dxa"/>
        </w:tcPr>
        <w:p w14:paraId="40739735" w14:textId="77777777" w:rsidR="00831AB4" w:rsidRPr="008228B2" w:rsidRDefault="00831AB4" w:rsidP="0029775F">
          <w:pPr>
            <w:pStyle w:val="a7"/>
            <w:rPr>
              <w:rFonts w:ascii="Arial" w:hAnsi="Arial" w:cs="Arial"/>
              <w:sz w:val="12"/>
              <w:szCs w:val="12"/>
              <w:lang w:val="en-US"/>
            </w:rPr>
          </w:pPr>
          <w:r>
            <w:rPr>
              <w:rFonts w:ascii="Arial" w:hAnsi="Arial" w:cs="Arial"/>
              <w:sz w:val="12"/>
              <w:szCs w:val="12"/>
              <w:lang w:val="en-US"/>
            </w:rPr>
            <w:t>如有技术变更</w:t>
          </w:r>
          <w:r>
            <w:rPr>
              <w:rFonts w:ascii="Arial" w:hAnsi="Arial" w:cs="Arial" w:hint="eastAsia"/>
              <w:sz w:val="12"/>
              <w:szCs w:val="12"/>
              <w:lang w:val="en-US" w:eastAsia="zh-CN"/>
            </w:rPr>
            <w:t>，</w:t>
          </w:r>
          <w:r>
            <w:rPr>
              <w:rFonts w:ascii="Arial" w:hAnsi="Arial" w:cs="Arial"/>
              <w:sz w:val="12"/>
              <w:szCs w:val="12"/>
              <w:lang w:val="en-US"/>
            </w:rPr>
            <w:t>恕不另行通知</w:t>
          </w:r>
          <w:r>
            <w:rPr>
              <w:rFonts w:ascii="Arial" w:hAnsi="Arial" w:cs="Arial" w:hint="eastAsia"/>
              <w:sz w:val="12"/>
              <w:szCs w:val="12"/>
              <w:lang w:val="en-US" w:eastAsia="zh-CN"/>
            </w:rPr>
            <w:t>。</w:t>
          </w:r>
        </w:p>
      </w:tc>
      <w:tc>
        <w:tcPr>
          <w:tcW w:w="1418" w:type="dxa"/>
        </w:tcPr>
        <w:p w14:paraId="2D7CA951" w14:textId="77777777" w:rsidR="00831AB4" w:rsidRPr="008228B2" w:rsidRDefault="00831AB4" w:rsidP="0029775F">
          <w:pPr>
            <w:pStyle w:val="a7"/>
            <w:rPr>
              <w:rFonts w:ascii="Arial" w:hAnsi="Arial" w:cs="Arial"/>
              <w:sz w:val="12"/>
              <w:szCs w:val="12"/>
              <w:lang w:val="en-US"/>
            </w:rPr>
          </w:pPr>
        </w:p>
      </w:tc>
      <w:tc>
        <w:tcPr>
          <w:tcW w:w="1591" w:type="dxa"/>
        </w:tcPr>
        <w:p w14:paraId="227852D5" w14:textId="77777777" w:rsidR="00831AB4" w:rsidRPr="008228B2" w:rsidRDefault="00831AB4" w:rsidP="0029775F">
          <w:pPr>
            <w:pStyle w:val="a7"/>
            <w:tabs>
              <w:tab w:val="left" w:pos="533"/>
            </w:tabs>
            <w:rPr>
              <w:rFonts w:ascii="Arial" w:hAnsi="Arial" w:cs="Arial"/>
              <w:sz w:val="12"/>
              <w:szCs w:val="12"/>
              <w:lang w:val="en-US"/>
            </w:rPr>
          </w:pPr>
        </w:p>
      </w:tc>
    </w:tr>
    <w:tr w:rsidR="00831AB4" w:rsidRPr="00214CC1" w14:paraId="0F599146" w14:textId="77777777" w:rsidTr="0029775F">
      <w:tc>
        <w:tcPr>
          <w:tcW w:w="3510" w:type="dxa"/>
        </w:tcPr>
        <w:p w14:paraId="2EF8B2CA" w14:textId="77777777" w:rsidR="00831AB4" w:rsidRPr="00E43D2E" w:rsidRDefault="00831AB4" w:rsidP="0029775F">
          <w:pPr>
            <w:pStyle w:val="a7"/>
            <w:tabs>
              <w:tab w:val="left" w:pos="426"/>
            </w:tabs>
            <w:rPr>
              <w:rFonts w:ascii="Arial" w:hAnsi="Arial" w:cs="Arial"/>
              <w:sz w:val="12"/>
              <w:szCs w:val="12"/>
              <w:lang w:eastAsia="zh-CN"/>
            </w:rPr>
          </w:pPr>
          <w:r>
            <w:rPr>
              <w:rFonts w:ascii="Arial" w:hAnsi="Arial" w:cs="Arial"/>
              <w:sz w:val="12"/>
              <w:szCs w:val="12"/>
            </w:rPr>
            <w:t>传真</w:t>
          </w:r>
          <w:r>
            <w:rPr>
              <w:rFonts w:ascii="Arial" w:hAnsi="Arial" w:cs="Arial" w:hint="eastAsia"/>
              <w:sz w:val="12"/>
              <w:szCs w:val="12"/>
              <w:lang w:eastAsia="zh-CN"/>
            </w:rPr>
            <w:t>：</w:t>
          </w:r>
          <w:r>
            <w:rPr>
              <w:rFonts w:ascii="Arial" w:hAnsi="Arial" w:cs="Arial"/>
              <w:sz w:val="12"/>
              <w:szCs w:val="12"/>
            </w:rPr>
            <w:t>+</w:t>
          </w:r>
          <w:r>
            <w:rPr>
              <w:rFonts w:ascii="Arial" w:hAnsi="Arial" w:cs="Arial" w:hint="eastAsia"/>
              <w:sz w:val="12"/>
              <w:szCs w:val="12"/>
              <w:lang w:eastAsia="zh-CN"/>
            </w:rPr>
            <w:t>86</w:t>
          </w:r>
          <w:r>
            <w:rPr>
              <w:rFonts w:ascii="Arial" w:hAnsi="Arial" w:cs="Arial"/>
              <w:sz w:val="12"/>
              <w:szCs w:val="12"/>
            </w:rPr>
            <w:t xml:space="preserve"> (0)</w:t>
          </w:r>
          <w:r>
            <w:rPr>
              <w:rFonts w:ascii="Arial" w:hAnsi="Arial" w:cs="Arial" w:hint="eastAsia"/>
              <w:sz w:val="12"/>
              <w:szCs w:val="12"/>
              <w:lang w:eastAsia="zh-CN"/>
            </w:rPr>
            <w:t>51687793971</w:t>
          </w:r>
        </w:p>
      </w:tc>
      <w:tc>
        <w:tcPr>
          <w:tcW w:w="3544" w:type="dxa"/>
        </w:tcPr>
        <w:p w14:paraId="15EFBD3C" w14:textId="77777777" w:rsidR="00831AB4" w:rsidRPr="008228B2" w:rsidRDefault="00831AB4" w:rsidP="0029775F">
          <w:pPr>
            <w:pStyle w:val="a7"/>
            <w:rPr>
              <w:rFonts w:ascii="Arial" w:hAnsi="Arial" w:cs="Arial"/>
              <w:sz w:val="12"/>
              <w:szCs w:val="12"/>
              <w:lang w:val="en-US"/>
            </w:rPr>
          </w:pPr>
          <w:r>
            <w:rPr>
              <w:rFonts w:ascii="Arial" w:hAnsi="Arial" w:cs="Arial"/>
              <w:sz w:val="12"/>
              <w:szCs w:val="12"/>
              <w:lang w:val="en-US"/>
            </w:rPr>
            <w:t>本规格书内的内容</w:t>
          </w:r>
          <w:r>
            <w:rPr>
              <w:rFonts w:ascii="Arial" w:hAnsi="Arial" w:cs="Arial" w:hint="eastAsia"/>
              <w:sz w:val="12"/>
              <w:szCs w:val="12"/>
              <w:lang w:val="en-US" w:eastAsia="zh-CN"/>
            </w:rPr>
            <w:t>，</w:t>
          </w:r>
          <w:r>
            <w:rPr>
              <w:rFonts w:ascii="Arial" w:hAnsi="Arial" w:cs="Arial"/>
              <w:sz w:val="12"/>
              <w:szCs w:val="12"/>
              <w:lang w:val="en-US" w:eastAsia="zh-CN"/>
            </w:rPr>
            <w:t>个别情况下</w:t>
          </w:r>
          <w:r>
            <w:rPr>
              <w:rFonts w:ascii="Arial" w:hAnsi="Arial" w:cs="Arial" w:hint="eastAsia"/>
              <w:sz w:val="12"/>
              <w:szCs w:val="12"/>
              <w:lang w:val="en-US" w:eastAsia="zh-CN"/>
            </w:rPr>
            <w:t>，</w:t>
          </w:r>
          <w:r>
            <w:rPr>
              <w:rFonts w:ascii="Arial" w:hAnsi="Arial" w:cs="Arial"/>
              <w:sz w:val="12"/>
              <w:szCs w:val="12"/>
              <w:lang w:val="en-US" w:eastAsia="zh-CN"/>
            </w:rPr>
            <w:t>如经过本公司</w:t>
          </w:r>
          <w:r>
            <w:rPr>
              <w:rFonts w:ascii="Arial" w:hAnsi="Arial" w:cs="Arial"/>
              <w:sz w:val="12"/>
              <w:szCs w:val="12"/>
              <w:lang w:val="en-US"/>
            </w:rPr>
            <w:t>明确书面确认</w:t>
          </w:r>
          <w:r>
            <w:rPr>
              <w:rFonts w:ascii="Arial" w:hAnsi="Arial" w:cs="Arial" w:hint="eastAsia"/>
              <w:sz w:val="12"/>
              <w:szCs w:val="12"/>
              <w:lang w:val="en-US" w:eastAsia="zh-CN"/>
            </w:rPr>
            <w:t>，</w:t>
          </w:r>
          <w:r>
            <w:rPr>
              <w:rFonts w:ascii="Arial" w:hAnsi="Arial" w:cs="Arial"/>
              <w:sz w:val="12"/>
              <w:szCs w:val="12"/>
              <w:lang w:val="en-US"/>
            </w:rPr>
            <w:t>即</w:t>
          </w:r>
          <w:proofErr w:type="gramStart"/>
          <w:r>
            <w:rPr>
              <w:rFonts w:ascii="Arial" w:hAnsi="Arial" w:cs="Arial"/>
              <w:sz w:val="12"/>
              <w:szCs w:val="12"/>
              <w:lang w:val="en-US"/>
            </w:rPr>
            <w:t>属保证</w:t>
          </w:r>
          <w:proofErr w:type="gramEnd"/>
          <w:r>
            <w:rPr>
              <w:rFonts w:ascii="Arial" w:hAnsi="Arial" w:cs="Arial"/>
              <w:sz w:val="12"/>
              <w:szCs w:val="12"/>
              <w:lang w:val="en-US"/>
            </w:rPr>
            <w:t>性质</w:t>
          </w:r>
          <w:r>
            <w:rPr>
              <w:rFonts w:ascii="Arial" w:hAnsi="Arial" w:cs="Arial" w:hint="eastAsia"/>
              <w:sz w:val="12"/>
              <w:szCs w:val="12"/>
              <w:lang w:val="en-US" w:eastAsia="zh-CN"/>
            </w:rPr>
            <w:t>。</w:t>
          </w:r>
        </w:p>
      </w:tc>
      <w:tc>
        <w:tcPr>
          <w:tcW w:w="1418" w:type="dxa"/>
        </w:tcPr>
        <w:p w14:paraId="293B7613" w14:textId="77777777" w:rsidR="00831AB4" w:rsidRPr="008228B2" w:rsidRDefault="00831AB4" w:rsidP="0029775F">
          <w:pPr>
            <w:pStyle w:val="a7"/>
            <w:rPr>
              <w:rFonts w:ascii="Arial" w:hAnsi="Arial" w:cs="Arial"/>
              <w:sz w:val="12"/>
              <w:szCs w:val="12"/>
              <w:lang w:val="en-US"/>
            </w:rPr>
          </w:pPr>
        </w:p>
      </w:tc>
      <w:tc>
        <w:tcPr>
          <w:tcW w:w="1591" w:type="dxa"/>
        </w:tcPr>
        <w:p w14:paraId="692D711F" w14:textId="77777777" w:rsidR="00831AB4" w:rsidRPr="008228B2" w:rsidRDefault="00831AB4" w:rsidP="0029775F">
          <w:pPr>
            <w:pStyle w:val="a7"/>
            <w:tabs>
              <w:tab w:val="left" w:pos="533"/>
            </w:tabs>
            <w:rPr>
              <w:rFonts w:ascii="Arial" w:hAnsi="Arial" w:cs="Arial"/>
              <w:sz w:val="12"/>
              <w:szCs w:val="12"/>
              <w:lang w:val="en-US"/>
            </w:rPr>
          </w:pPr>
        </w:p>
      </w:tc>
    </w:tr>
    <w:tr w:rsidR="00831AB4" w:rsidRPr="00214CC1" w14:paraId="09EE9D68" w14:textId="77777777" w:rsidTr="0029775F">
      <w:tc>
        <w:tcPr>
          <w:tcW w:w="3510" w:type="dxa"/>
        </w:tcPr>
        <w:p w14:paraId="7A26EA31" w14:textId="77777777" w:rsidR="00831AB4" w:rsidRPr="00746781" w:rsidRDefault="00831AB4" w:rsidP="0029775F">
          <w:pPr>
            <w:pStyle w:val="a7"/>
            <w:rPr>
              <w:rFonts w:ascii="Arial" w:hAnsi="Arial" w:cs="Arial"/>
              <w:b/>
              <w:sz w:val="12"/>
              <w:szCs w:val="12"/>
              <w:lang w:eastAsia="zh-CN"/>
            </w:rPr>
          </w:pPr>
          <w:r w:rsidRPr="00DD65FB">
            <w:rPr>
              <w:rFonts w:ascii="Arial" w:hAnsi="Arial" w:cs="Arial"/>
              <w:sz w:val="12"/>
              <w:szCs w:val="12"/>
            </w:rPr>
            <w:t>网址</w:t>
          </w:r>
          <w:r w:rsidRPr="00DD65FB">
            <w:rPr>
              <w:rFonts w:ascii="Arial" w:hAnsi="Arial" w:cs="Arial" w:hint="eastAsia"/>
              <w:sz w:val="12"/>
              <w:szCs w:val="12"/>
              <w:lang w:eastAsia="zh-CN"/>
            </w:rPr>
            <w:t>：</w:t>
          </w:r>
          <w:r w:rsidRPr="00DD65FB">
            <w:rPr>
              <w:rFonts w:ascii="Arial" w:hAnsi="Arial" w:cs="Arial"/>
              <w:sz w:val="12"/>
              <w:szCs w:val="12"/>
            </w:rPr>
            <w:t>www.</w:t>
          </w:r>
          <w:r w:rsidRPr="00DD65FB">
            <w:rPr>
              <w:rFonts w:ascii="Arial" w:hAnsi="Arial" w:cs="Arial" w:hint="eastAsia"/>
              <w:sz w:val="12"/>
              <w:szCs w:val="12"/>
              <w:lang w:eastAsia="zh-CN"/>
            </w:rPr>
            <w:t>wika</w:t>
          </w:r>
          <w:r w:rsidRPr="00DD65FB">
            <w:rPr>
              <w:rFonts w:ascii="Arial" w:hAnsi="Arial" w:cs="Arial"/>
              <w:sz w:val="12"/>
              <w:szCs w:val="12"/>
            </w:rPr>
            <w:t>-</w:t>
          </w:r>
          <w:r w:rsidRPr="00DD65FB">
            <w:rPr>
              <w:rFonts w:ascii="Arial" w:hAnsi="Arial" w:cs="Arial" w:hint="eastAsia"/>
              <w:sz w:val="12"/>
              <w:szCs w:val="12"/>
              <w:lang w:eastAsia="zh-CN"/>
            </w:rPr>
            <w:t>mc</w:t>
          </w:r>
          <w:r w:rsidRPr="00DD65FB">
            <w:rPr>
              <w:rFonts w:ascii="Arial" w:hAnsi="Arial" w:cs="Arial"/>
              <w:sz w:val="12"/>
              <w:szCs w:val="12"/>
            </w:rPr>
            <w:t>.c</w:t>
          </w:r>
          <w:r w:rsidRPr="00DD65FB">
            <w:rPr>
              <w:rFonts w:ascii="Arial" w:hAnsi="Arial" w:cs="Arial" w:hint="eastAsia"/>
              <w:sz w:val="12"/>
              <w:szCs w:val="12"/>
              <w:lang w:eastAsia="zh-CN"/>
            </w:rPr>
            <w:t>n</w:t>
          </w:r>
        </w:p>
      </w:tc>
      <w:tc>
        <w:tcPr>
          <w:tcW w:w="3544" w:type="dxa"/>
        </w:tcPr>
        <w:p w14:paraId="41F349BE" w14:textId="77777777" w:rsidR="00831AB4" w:rsidRPr="00DC13F4" w:rsidRDefault="00831AB4" w:rsidP="0029775F">
          <w:pPr>
            <w:pStyle w:val="a7"/>
            <w:rPr>
              <w:rFonts w:ascii="Arial" w:hAnsi="Arial" w:cs="Arial"/>
              <w:sz w:val="12"/>
              <w:szCs w:val="12"/>
            </w:rPr>
          </w:pPr>
        </w:p>
      </w:tc>
      <w:tc>
        <w:tcPr>
          <w:tcW w:w="1418" w:type="dxa"/>
        </w:tcPr>
        <w:p w14:paraId="2D60E640" w14:textId="77777777" w:rsidR="00831AB4" w:rsidRPr="00DC13F4" w:rsidRDefault="00831AB4" w:rsidP="0029775F">
          <w:pPr>
            <w:pStyle w:val="a7"/>
            <w:rPr>
              <w:rFonts w:ascii="Arial" w:hAnsi="Arial" w:cs="Arial"/>
              <w:sz w:val="12"/>
              <w:szCs w:val="12"/>
            </w:rPr>
          </w:pPr>
        </w:p>
      </w:tc>
      <w:tc>
        <w:tcPr>
          <w:tcW w:w="1591" w:type="dxa"/>
        </w:tcPr>
        <w:p w14:paraId="796DF220" w14:textId="77777777" w:rsidR="00831AB4" w:rsidRPr="00DC13F4" w:rsidRDefault="00831AB4" w:rsidP="0029775F">
          <w:pPr>
            <w:pStyle w:val="a7"/>
            <w:tabs>
              <w:tab w:val="left" w:pos="533"/>
            </w:tabs>
            <w:rPr>
              <w:rFonts w:ascii="Arial" w:hAnsi="Arial" w:cs="Arial"/>
              <w:sz w:val="12"/>
              <w:szCs w:val="12"/>
            </w:rPr>
          </w:pPr>
        </w:p>
      </w:tc>
    </w:tr>
    <w:tr w:rsidR="00831AB4" w14:paraId="1B619E24" w14:textId="77777777" w:rsidTr="0029775F">
      <w:tc>
        <w:tcPr>
          <w:tcW w:w="3510" w:type="dxa"/>
        </w:tcPr>
        <w:p w14:paraId="221941ED" w14:textId="77777777" w:rsidR="00831AB4" w:rsidRPr="00746781" w:rsidRDefault="00831AB4" w:rsidP="0029775F">
          <w:pPr>
            <w:pStyle w:val="a7"/>
            <w:rPr>
              <w:rFonts w:ascii="Arial" w:hAnsi="Arial" w:cs="Arial"/>
              <w:b/>
              <w:sz w:val="12"/>
              <w:szCs w:val="12"/>
              <w:lang w:eastAsia="zh-CN"/>
            </w:rPr>
          </w:pPr>
        </w:p>
      </w:tc>
      <w:tc>
        <w:tcPr>
          <w:tcW w:w="3544" w:type="dxa"/>
        </w:tcPr>
        <w:p w14:paraId="3E02DBD8" w14:textId="77777777" w:rsidR="00831AB4" w:rsidRPr="00DC13F4" w:rsidRDefault="00831AB4" w:rsidP="0029775F">
          <w:pPr>
            <w:pStyle w:val="a7"/>
            <w:rPr>
              <w:rFonts w:ascii="Arial" w:hAnsi="Arial" w:cs="Arial"/>
              <w:sz w:val="12"/>
              <w:szCs w:val="12"/>
            </w:rPr>
          </w:pPr>
        </w:p>
      </w:tc>
      <w:tc>
        <w:tcPr>
          <w:tcW w:w="1418" w:type="dxa"/>
        </w:tcPr>
        <w:p w14:paraId="0EB8B088" w14:textId="50DCECF7" w:rsidR="00831AB4" w:rsidRPr="00E43D2E" w:rsidRDefault="00831AB4" w:rsidP="005502B0">
          <w:pPr>
            <w:pStyle w:val="a7"/>
            <w:rPr>
              <w:rFonts w:ascii="Arial" w:hAnsi="Arial" w:cs="Arial"/>
              <w:sz w:val="12"/>
              <w:szCs w:val="12"/>
            </w:rPr>
          </w:pPr>
          <w:r>
            <w:rPr>
              <w:rFonts w:ascii="Arial" w:hAnsi="Arial" w:cs="Arial" w:hint="eastAsia"/>
              <w:sz w:val="12"/>
              <w:szCs w:val="12"/>
              <w:lang w:eastAsia="zh-CN"/>
            </w:rPr>
            <w:t>版本</w:t>
          </w:r>
          <w:r>
            <w:rPr>
              <w:rFonts w:ascii="Arial" w:eastAsia="宋体" w:hAnsi="Arial" w:cs="Arial" w:hint="eastAsia"/>
              <w:sz w:val="12"/>
              <w:szCs w:val="12"/>
              <w:lang w:eastAsia="zh-CN"/>
            </w:rPr>
            <w:t>Av</w:t>
          </w:r>
          <w:r w:rsidR="00B100D9">
            <w:rPr>
              <w:rFonts w:ascii="Arial" w:eastAsia="宋体" w:hAnsi="Arial" w:cs="Arial"/>
              <w:sz w:val="12"/>
              <w:szCs w:val="12"/>
              <w:lang w:eastAsia="zh-CN"/>
            </w:rPr>
            <w:t>1</w:t>
          </w:r>
        </w:p>
      </w:tc>
      <w:tc>
        <w:tcPr>
          <w:tcW w:w="1591" w:type="dxa"/>
        </w:tcPr>
        <w:p w14:paraId="5E591AAF" w14:textId="77777777" w:rsidR="00831AB4" w:rsidRPr="00E43D2E" w:rsidRDefault="00831AB4" w:rsidP="0029775F">
          <w:pPr>
            <w:pStyle w:val="a7"/>
            <w:wordWrap w:val="0"/>
            <w:jc w:val="right"/>
            <w:rPr>
              <w:rFonts w:ascii="Arial" w:hAnsi="Arial" w:cs="Arial"/>
              <w:sz w:val="12"/>
              <w:szCs w:val="12"/>
              <w:lang w:eastAsia="zh-CN"/>
            </w:rPr>
          </w:pPr>
          <w:r>
            <w:rPr>
              <w:rFonts w:ascii="Arial" w:hAnsi="Arial" w:cs="Arial" w:hint="eastAsia"/>
              <w:sz w:val="12"/>
              <w:szCs w:val="12"/>
              <w:lang w:eastAsia="zh-CN"/>
            </w:rPr>
            <w:t>徐州威卡</w:t>
          </w:r>
        </w:p>
      </w:tc>
    </w:tr>
  </w:tbl>
  <w:p w14:paraId="0AFC9A81" w14:textId="77777777" w:rsidR="00831AB4" w:rsidRDefault="00831AB4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9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64"/>
      <w:gridCol w:w="3485"/>
      <w:gridCol w:w="1399"/>
      <w:gridCol w:w="1567"/>
    </w:tblGrid>
    <w:tr w:rsidR="00737850" w:rsidRPr="00214CC1" w14:paraId="1256FE52" w14:textId="77777777" w:rsidTr="008551F1">
      <w:tc>
        <w:tcPr>
          <w:tcW w:w="3510" w:type="dxa"/>
        </w:tcPr>
        <w:p w14:paraId="407C8F43" w14:textId="77777777" w:rsidR="00737850" w:rsidRPr="0015030D" w:rsidRDefault="00755DCF" w:rsidP="00755DCF">
          <w:pPr>
            <w:snapToGrid w:val="0"/>
            <w:rPr>
              <w:rFonts w:ascii="Arial" w:hAnsi="Arial" w:cs="Arial"/>
              <w:color w:val="000000"/>
              <w:sz w:val="20"/>
              <w:szCs w:val="20"/>
              <w:lang w:eastAsia="zh-CN"/>
            </w:rPr>
          </w:pPr>
          <w:r>
            <w:rPr>
              <w:rFonts w:ascii="Arial" w:hAnsi="Arial" w:cs="Arial"/>
              <w:b/>
              <w:sz w:val="12"/>
              <w:szCs w:val="12"/>
              <w:lang w:val="en-US" w:eastAsia="zh-CN"/>
            </w:rPr>
            <w:t>徐州威卡电子控制技术有限公司</w:t>
          </w:r>
        </w:p>
      </w:tc>
      <w:tc>
        <w:tcPr>
          <w:tcW w:w="3544" w:type="dxa"/>
        </w:tcPr>
        <w:p w14:paraId="0590E292" w14:textId="77777777" w:rsidR="00737850" w:rsidRPr="0013303B" w:rsidRDefault="00737850" w:rsidP="008551F1">
          <w:pPr>
            <w:pStyle w:val="a7"/>
            <w:rPr>
              <w:rFonts w:ascii="Arial" w:hAnsi="Arial" w:cs="Arial"/>
              <w:sz w:val="12"/>
              <w:szCs w:val="12"/>
              <w:lang w:val="en-US"/>
            </w:rPr>
          </w:pPr>
        </w:p>
      </w:tc>
      <w:tc>
        <w:tcPr>
          <w:tcW w:w="1418" w:type="dxa"/>
        </w:tcPr>
        <w:p w14:paraId="2250BDBA" w14:textId="77777777" w:rsidR="00737850" w:rsidRPr="0013303B" w:rsidRDefault="00737850" w:rsidP="008551F1">
          <w:pPr>
            <w:pStyle w:val="a7"/>
            <w:rPr>
              <w:rFonts w:ascii="Arial" w:hAnsi="Arial" w:cs="Arial"/>
              <w:sz w:val="12"/>
              <w:szCs w:val="12"/>
              <w:lang w:val="en-US"/>
            </w:rPr>
          </w:pPr>
        </w:p>
      </w:tc>
      <w:tc>
        <w:tcPr>
          <w:tcW w:w="1591" w:type="dxa"/>
        </w:tcPr>
        <w:p w14:paraId="0E8B5560" w14:textId="77777777" w:rsidR="00737850" w:rsidRPr="0013303B" w:rsidRDefault="00737850" w:rsidP="008551F1">
          <w:pPr>
            <w:pStyle w:val="a7"/>
            <w:rPr>
              <w:rFonts w:ascii="Arial" w:hAnsi="Arial" w:cs="Arial"/>
              <w:sz w:val="12"/>
              <w:szCs w:val="12"/>
              <w:lang w:val="en-US"/>
            </w:rPr>
          </w:pPr>
        </w:p>
      </w:tc>
    </w:tr>
    <w:tr w:rsidR="00737850" w14:paraId="7BD7599F" w14:textId="77777777" w:rsidTr="008551F1">
      <w:tc>
        <w:tcPr>
          <w:tcW w:w="3510" w:type="dxa"/>
        </w:tcPr>
        <w:p w14:paraId="2E675D57" w14:textId="77777777" w:rsidR="00737850" w:rsidRPr="00114A73" w:rsidRDefault="00755DCF" w:rsidP="00755DCF">
          <w:pPr>
            <w:rPr>
              <w:rFonts w:ascii="Arial" w:hAnsi="Arial" w:cs="Arial"/>
              <w:sz w:val="12"/>
              <w:szCs w:val="12"/>
              <w:lang w:eastAsia="zh-CN"/>
            </w:rPr>
          </w:pPr>
          <w:r>
            <w:rPr>
              <w:rFonts w:ascii="Arial" w:hAnsi="Arial" w:cs="Arial"/>
              <w:sz w:val="12"/>
              <w:szCs w:val="12"/>
              <w:lang w:eastAsia="zh-CN"/>
            </w:rPr>
            <w:t>江苏省徐州市经济开发区宝莲寺路</w:t>
          </w:r>
          <w:r>
            <w:rPr>
              <w:rFonts w:ascii="Arial" w:hAnsi="Arial" w:cs="Arial" w:hint="eastAsia"/>
              <w:sz w:val="12"/>
              <w:szCs w:val="12"/>
              <w:lang w:eastAsia="zh-CN"/>
            </w:rPr>
            <w:t>11</w:t>
          </w:r>
          <w:r>
            <w:rPr>
              <w:rFonts w:ascii="Arial" w:hAnsi="Arial" w:cs="Arial" w:hint="eastAsia"/>
              <w:sz w:val="12"/>
              <w:szCs w:val="12"/>
              <w:lang w:eastAsia="zh-CN"/>
            </w:rPr>
            <w:t>号</w:t>
          </w:r>
        </w:p>
      </w:tc>
      <w:tc>
        <w:tcPr>
          <w:tcW w:w="3544" w:type="dxa"/>
        </w:tcPr>
        <w:p w14:paraId="4E74AC5E" w14:textId="77777777" w:rsidR="00737850" w:rsidRPr="00E43D2E" w:rsidRDefault="00737850" w:rsidP="008551F1">
          <w:pPr>
            <w:pStyle w:val="a7"/>
            <w:rPr>
              <w:rFonts w:ascii="Arial" w:hAnsi="Arial" w:cs="Arial"/>
              <w:sz w:val="12"/>
              <w:szCs w:val="12"/>
              <w:lang w:eastAsia="zh-CN"/>
            </w:rPr>
          </w:pPr>
        </w:p>
      </w:tc>
      <w:tc>
        <w:tcPr>
          <w:tcW w:w="1418" w:type="dxa"/>
        </w:tcPr>
        <w:p w14:paraId="6D058336" w14:textId="77777777" w:rsidR="00737850" w:rsidRPr="00E43D2E" w:rsidRDefault="00737850" w:rsidP="008551F1">
          <w:pPr>
            <w:pStyle w:val="a7"/>
            <w:rPr>
              <w:rFonts w:ascii="Arial" w:hAnsi="Arial" w:cs="Arial"/>
              <w:sz w:val="12"/>
              <w:szCs w:val="12"/>
            </w:rPr>
          </w:pPr>
        </w:p>
      </w:tc>
      <w:tc>
        <w:tcPr>
          <w:tcW w:w="1591" w:type="dxa"/>
        </w:tcPr>
        <w:p w14:paraId="0787B27F" w14:textId="77777777" w:rsidR="00737850" w:rsidRPr="00E43D2E" w:rsidRDefault="00737850" w:rsidP="008551F1">
          <w:pPr>
            <w:pStyle w:val="a7"/>
            <w:tabs>
              <w:tab w:val="left" w:pos="533"/>
            </w:tabs>
            <w:rPr>
              <w:rFonts w:ascii="Arial" w:hAnsi="Arial" w:cs="Arial"/>
              <w:sz w:val="12"/>
              <w:szCs w:val="12"/>
            </w:rPr>
          </w:pPr>
        </w:p>
      </w:tc>
    </w:tr>
    <w:tr w:rsidR="00737850" w:rsidRPr="00214CC1" w14:paraId="66C922BA" w14:textId="77777777" w:rsidTr="008551F1">
      <w:tc>
        <w:tcPr>
          <w:tcW w:w="3510" w:type="dxa"/>
        </w:tcPr>
        <w:p w14:paraId="0F961E67" w14:textId="77777777" w:rsidR="00737850" w:rsidRPr="00E43D2E" w:rsidRDefault="00DD65FB" w:rsidP="008551F1">
          <w:pPr>
            <w:pStyle w:val="a7"/>
            <w:tabs>
              <w:tab w:val="left" w:pos="426"/>
            </w:tabs>
            <w:rPr>
              <w:rFonts w:ascii="Arial" w:hAnsi="Arial" w:cs="Arial"/>
              <w:sz w:val="12"/>
              <w:szCs w:val="12"/>
              <w:lang w:eastAsia="zh-CN"/>
            </w:rPr>
          </w:pPr>
          <w:r>
            <w:rPr>
              <w:rFonts w:ascii="Arial" w:hAnsi="Arial" w:cs="Arial" w:hint="eastAsia"/>
              <w:sz w:val="12"/>
              <w:szCs w:val="12"/>
              <w:lang w:eastAsia="zh-CN"/>
            </w:rPr>
            <w:t>电话：</w:t>
          </w:r>
          <w:r w:rsidR="00737850">
            <w:rPr>
              <w:rFonts w:ascii="Arial" w:hAnsi="Arial" w:cs="Arial"/>
              <w:sz w:val="12"/>
              <w:szCs w:val="12"/>
            </w:rPr>
            <w:t>+</w:t>
          </w:r>
          <w:r w:rsidR="00737850">
            <w:rPr>
              <w:rFonts w:ascii="Arial" w:hAnsi="Arial" w:cs="Arial" w:hint="eastAsia"/>
              <w:sz w:val="12"/>
              <w:szCs w:val="12"/>
              <w:lang w:eastAsia="zh-CN"/>
            </w:rPr>
            <w:t>86</w:t>
          </w:r>
          <w:r w:rsidR="00737850">
            <w:rPr>
              <w:rFonts w:ascii="Arial" w:hAnsi="Arial" w:cs="Arial"/>
              <w:sz w:val="12"/>
              <w:szCs w:val="12"/>
            </w:rPr>
            <w:t xml:space="preserve"> (0)</w:t>
          </w:r>
          <w:r w:rsidR="00737850">
            <w:rPr>
              <w:rFonts w:ascii="Arial" w:hAnsi="Arial" w:cs="Arial" w:hint="eastAsia"/>
              <w:sz w:val="12"/>
              <w:szCs w:val="12"/>
              <w:lang w:eastAsia="zh-CN"/>
            </w:rPr>
            <w:t>516 87885799</w:t>
          </w:r>
        </w:p>
      </w:tc>
      <w:tc>
        <w:tcPr>
          <w:tcW w:w="3544" w:type="dxa"/>
        </w:tcPr>
        <w:p w14:paraId="0D190FCA" w14:textId="77777777" w:rsidR="00737850" w:rsidRPr="008228B2" w:rsidRDefault="003A0F9E" w:rsidP="003A0F9E">
          <w:pPr>
            <w:pStyle w:val="a7"/>
            <w:rPr>
              <w:rFonts w:ascii="Arial" w:hAnsi="Arial" w:cs="Arial"/>
              <w:sz w:val="12"/>
              <w:szCs w:val="12"/>
              <w:lang w:val="en-US"/>
            </w:rPr>
          </w:pPr>
          <w:r>
            <w:rPr>
              <w:rFonts w:ascii="Arial" w:hAnsi="Arial" w:cs="Arial"/>
              <w:sz w:val="12"/>
              <w:szCs w:val="12"/>
              <w:lang w:val="en-US"/>
            </w:rPr>
            <w:t>如有技术变更</w:t>
          </w:r>
          <w:r>
            <w:rPr>
              <w:rFonts w:ascii="Arial" w:hAnsi="Arial" w:cs="Arial" w:hint="eastAsia"/>
              <w:sz w:val="12"/>
              <w:szCs w:val="12"/>
              <w:lang w:val="en-US" w:eastAsia="zh-CN"/>
            </w:rPr>
            <w:t>，</w:t>
          </w:r>
          <w:r>
            <w:rPr>
              <w:rFonts w:ascii="Arial" w:hAnsi="Arial" w:cs="Arial"/>
              <w:sz w:val="12"/>
              <w:szCs w:val="12"/>
              <w:lang w:val="en-US"/>
            </w:rPr>
            <w:t>恕不另行通知</w:t>
          </w:r>
          <w:r>
            <w:rPr>
              <w:rFonts w:ascii="Arial" w:hAnsi="Arial" w:cs="Arial" w:hint="eastAsia"/>
              <w:sz w:val="12"/>
              <w:szCs w:val="12"/>
              <w:lang w:val="en-US" w:eastAsia="zh-CN"/>
            </w:rPr>
            <w:t>。</w:t>
          </w:r>
        </w:p>
      </w:tc>
      <w:tc>
        <w:tcPr>
          <w:tcW w:w="1418" w:type="dxa"/>
        </w:tcPr>
        <w:p w14:paraId="157F7EF8" w14:textId="77777777" w:rsidR="00737850" w:rsidRPr="008228B2" w:rsidRDefault="00737850" w:rsidP="008551F1">
          <w:pPr>
            <w:pStyle w:val="a7"/>
            <w:rPr>
              <w:rFonts w:ascii="Arial" w:hAnsi="Arial" w:cs="Arial"/>
              <w:sz w:val="12"/>
              <w:szCs w:val="12"/>
              <w:lang w:val="en-US"/>
            </w:rPr>
          </w:pPr>
        </w:p>
      </w:tc>
      <w:tc>
        <w:tcPr>
          <w:tcW w:w="1591" w:type="dxa"/>
        </w:tcPr>
        <w:p w14:paraId="5736A79D" w14:textId="77777777" w:rsidR="00737850" w:rsidRPr="008228B2" w:rsidRDefault="00737850" w:rsidP="008551F1">
          <w:pPr>
            <w:pStyle w:val="a7"/>
            <w:tabs>
              <w:tab w:val="left" w:pos="533"/>
            </w:tabs>
            <w:rPr>
              <w:rFonts w:ascii="Arial" w:hAnsi="Arial" w:cs="Arial"/>
              <w:sz w:val="12"/>
              <w:szCs w:val="12"/>
              <w:lang w:val="en-US"/>
            </w:rPr>
          </w:pPr>
        </w:p>
      </w:tc>
    </w:tr>
    <w:tr w:rsidR="00737850" w:rsidRPr="00214CC1" w14:paraId="5E4A29D8" w14:textId="77777777" w:rsidTr="008551F1">
      <w:tc>
        <w:tcPr>
          <w:tcW w:w="3510" w:type="dxa"/>
        </w:tcPr>
        <w:p w14:paraId="4D461A9A" w14:textId="77777777" w:rsidR="00737850" w:rsidRPr="00E43D2E" w:rsidRDefault="00DD65FB" w:rsidP="008551F1">
          <w:pPr>
            <w:pStyle w:val="a7"/>
            <w:tabs>
              <w:tab w:val="left" w:pos="426"/>
            </w:tabs>
            <w:rPr>
              <w:rFonts w:ascii="Arial" w:hAnsi="Arial" w:cs="Arial"/>
              <w:sz w:val="12"/>
              <w:szCs w:val="12"/>
              <w:lang w:eastAsia="zh-CN"/>
            </w:rPr>
          </w:pPr>
          <w:r>
            <w:rPr>
              <w:rFonts w:ascii="Arial" w:hAnsi="Arial" w:cs="Arial"/>
              <w:sz w:val="12"/>
              <w:szCs w:val="12"/>
            </w:rPr>
            <w:t>传真</w:t>
          </w:r>
          <w:r>
            <w:rPr>
              <w:rFonts w:ascii="Arial" w:hAnsi="Arial" w:cs="Arial" w:hint="eastAsia"/>
              <w:sz w:val="12"/>
              <w:szCs w:val="12"/>
              <w:lang w:eastAsia="zh-CN"/>
            </w:rPr>
            <w:t>：</w:t>
          </w:r>
          <w:r w:rsidR="00737850">
            <w:rPr>
              <w:rFonts w:ascii="Arial" w:hAnsi="Arial" w:cs="Arial"/>
              <w:sz w:val="12"/>
              <w:szCs w:val="12"/>
            </w:rPr>
            <w:t>+</w:t>
          </w:r>
          <w:r w:rsidR="00737850">
            <w:rPr>
              <w:rFonts w:ascii="Arial" w:hAnsi="Arial" w:cs="Arial" w:hint="eastAsia"/>
              <w:sz w:val="12"/>
              <w:szCs w:val="12"/>
              <w:lang w:eastAsia="zh-CN"/>
            </w:rPr>
            <w:t>86</w:t>
          </w:r>
          <w:r w:rsidR="00737850">
            <w:rPr>
              <w:rFonts w:ascii="Arial" w:hAnsi="Arial" w:cs="Arial"/>
              <w:sz w:val="12"/>
              <w:szCs w:val="12"/>
            </w:rPr>
            <w:t xml:space="preserve"> (0)</w:t>
          </w:r>
          <w:r w:rsidR="00737850">
            <w:rPr>
              <w:rFonts w:ascii="Arial" w:hAnsi="Arial" w:cs="Arial" w:hint="eastAsia"/>
              <w:sz w:val="12"/>
              <w:szCs w:val="12"/>
              <w:lang w:eastAsia="zh-CN"/>
            </w:rPr>
            <w:t>51687793971</w:t>
          </w:r>
        </w:p>
      </w:tc>
      <w:tc>
        <w:tcPr>
          <w:tcW w:w="3544" w:type="dxa"/>
        </w:tcPr>
        <w:p w14:paraId="15776867" w14:textId="77777777" w:rsidR="00737850" w:rsidRPr="008228B2" w:rsidRDefault="003A0F9E" w:rsidP="003A0F9E">
          <w:pPr>
            <w:pStyle w:val="a7"/>
            <w:rPr>
              <w:rFonts w:ascii="Arial" w:hAnsi="Arial" w:cs="Arial"/>
              <w:sz w:val="12"/>
              <w:szCs w:val="12"/>
              <w:lang w:val="en-US"/>
            </w:rPr>
          </w:pPr>
          <w:r>
            <w:rPr>
              <w:rFonts w:ascii="Arial" w:hAnsi="Arial" w:cs="Arial"/>
              <w:sz w:val="12"/>
              <w:szCs w:val="12"/>
              <w:lang w:val="en-US"/>
            </w:rPr>
            <w:t>本规格书内的内容</w:t>
          </w:r>
          <w:r>
            <w:rPr>
              <w:rFonts w:ascii="Arial" w:hAnsi="Arial" w:cs="Arial" w:hint="eastAsia"/>
              <w:sz w:val="12"/>
              <w:szCs w:val="12"/>
              <w:lang w:val="en-US" w:eastAsia="zh-CN"/>
            </w:rPr>
            <w:t>，</w:t>
          </w:r>
          <w:r>
            <w:rPr>
              <w:rFonts w:ascii="Arial" w:hAnsi="Arial" w:cs="Arial"/>
              <w:sz w:val="12"/>
              <w:szCs w:val="12"/>
              <w:lang w:val="en-US" w:eastAsia="zh-CN"/>
            </w:rPr>
            <w:t>个别情况下</w:t>
          </w:r>
          <w:r>
            <w:rPr>
              <w:rFonts w:ascii="Arial" w:hAnsi="Arial" w:cs="Arial" w:hint="eastAsia"/>
              <w:sz w:val="12"/>
              <w:szCs w:val="12"/>
              <w:lang w:val="en-US" w:eastAsia="zh-CN"/>
            </w:rPr>
            <w:t>，</w:t>
          </w:r>
          <w:r>
            <w:rPr>
              <w:rFonts w:ascii="Arial" w:hAnsi="Arial" w:cs="Arial"/>
              <w:sz w:val="12"/>
              <w:szCs w:val="12"/>
              <w:lang w:val="en-US" w:eastAsia="zh-CN"/>
            </w:rPr>
            <w:t>如经过本公司</w:t>
          </w:r>
          <w:r>
            <w:rPr>
              <w:rFonts w:ascii="Arial" w:hAnsi="Arial" w:cs="Arial"/>
              <w:sz w:val="12"/>
              <w:szCs w:val="12"/>
              <w:lang w:val="en-US"/>
            </w:rPr>
            <w:t>明确书面确认</w:t>
          </w:r>
          <w:r>
            <w:rPr>
              <w:rFonts w:ascii="Arial" w:hAnsi="Arial" w:cs="Arial" w:hint="eastAsia"/>
              <w:sz w:val="12"/>
              <w:szCs w:val="12"/>
              <w:lang w:val="en-US" w:eastAsia="zh-CN"/>
            </w:rPr>
            <w:t>，</w:t>
          </w:r>
          <w:r>
            <w:rPr>
              <w:rFonts w:ascii="Arial" w:hAnsi="Arial" w:cs="Arial"/>
              <w:sz w:val="12"/>
              <w:szCs w:val="12"/>
              <w:lang w:val="en-US"/>
            </w:rPr>
            <w:t>即</w:t>
          </w:r>
          <w:proofErr w:type="gramStart"/>
          <w:r>
            <w:rPr>
              <w:rFonts w:ascii="Arial" w:hAnsi="Arial" w:cs="Arial"/>
              <w:sz w:val="12"/>
              <w:szCs w:val="12"/>
              <w:lang w:val="en-US"/>
            </w:rPr>
            <w:t>属保证</w:t>
          </w:r>
          <w:proofErr w:type="gramEnd"/>
          <w:r>
            <w:rPr>
              <w:rFonts w:ascii="Arial" w:hAnsi="Arial" w:cs="Arial"/>
              <w:sz w:val="12"/>
              <w:szCs w:val="12"/>
              <w:lang w:val="en-US"/>
            </w:rPr>
            <w:t>性质</w:t>
          </w:r>
          <w:r>
            <w:rPr>
              <w:rFonts w:ascii="Arial" w:hAnsi="Arial" w:cs="Arial" w:hint="eastAsia"/>
              <w:sz w:val="12"/>
              <w:szCs w:val="12"/>
              <w:lang w:val="en-US" w:eastAsia="zh-CN"/>
            </w:rPr>
            <w:t>。</w:t>
          </w:r>
        </w:p>
      </w:tc>
      <w:tc>
        <w:tcPr>
          <w:tcW w:w="1418" w:type="dxa"/>
        </w:tcPr>
        <w:p w14:paraId="20ED04D2" w14:textId="77777777" w:rsidR="00737850" w:rsidRPr="008228B2" w:rsidRDefault="00737850" w:rsidP="008551F1">
          <w:pPr>
            <w:pStyle w:val="a7"/>
            <w:rPr>
              <w:rFonts w:ascii="Arial" w:hAnsi="Arial" w:cs="Arial"/>
              <w:sz w:val="12"/>
              <w:szCs w:val="12"/>
              <w:lang w:val="en-US"/>
            </w:rPr>
          </w:pPr>
        </w:p>
      </w:tc>
      <w:tc>
        <w:tcPr>
          <w:tcW w:w="1591" w:type="dxa"/>
        </w:tcPr>
        <w:p w14:paraId="3FDEB81E" w14:textId="77777777" w:rsidR="00737850" w:rsidRPr="008228B2" w:rsidRDefault="00737850" w:rsidP="008551F1">
          <w:pPr>
            <w:pStyle w:val="a7"/>
            <w:tabs>
              <w:tab w:val="left" w:pos="533"/>
            </w:tabs>
            <w:rPr>
              <w:rFonts w:ascii="Arial" w:hAnsi="Arial" w:cs="Arial"/>
              <w:sz w:val="12"/>
              <w:szCs w:val="12"/>
              <w:lang w:val="en-US"/>
            </w:rPr>
          </w:pPr>
        </w:p>
      </w:tc>
    </w:tr>
    <w:tr w:rsidR="00737850" w:rsidRPr="00214CC1" w14:paraId="3C8BD4A9" w14:textId="77777777" w:rsidTr="008551F1">
      <w:tc>
        <w:tcPr>
          <w:tcW w:w="3510" w:type="dxa"/>
        </w:tcPr>
        <w:p w14:paraId="5E34203A" w14:textId="77777777" w:rsidR="00737850" w:rsidRPr="00746781" w:rsidRDefault="00DD65FB" w:rsidP="008551F1">
          <w:pPr>
            <w:pStyle w:val="a7"/>
            <w:rPr>
              <w:rFonts w:ascii="Arial" w:hAnsi="Arial" w:cs="Arial"/>
              <w:b/>
              <w:sz w:val="12"/>
              <w:szCs w:val="12"/>
              <w:lang w:eastAsia="zh-CN"/>
            </w:rPr>
          </w:pPr>
          <w:r w:rsidRPr="00DD65FB">
            <w:rPr>
              <w:rFonts w:ascii="Arial" w:hAnsi="Arial" w:cs="Arial"/>
              <w:sz w:val="12"/>
              <w:szCs w:val="12"/>
            </w:rPr>
            <w:t>网址</w:t>
          </w:r>
          <w:r w:rsidRPr="00DD65FB">
            <w:rPr>
              <w:rFonts w:ascii="Arial" w:hAnsi="Arial" w:cs="Arial" w:hint="eastAsia"/>
              <w:sz w:val="12"/>
              <w:szCs w:val="12"/>
              <w:lang w:eastAsia="zh-CN"/>
            </w:rPr>
            <w:t>：</w:t>
          </w:r>
          <w:r w:rsidR="00737850" w:rsidRPr="00DD65FB">
            <w:rPr>
              <w:rFonts w:ascii="Arial" w:hAnsi="Arial" w:cs="Arial"/>
              <w:sz w:val="12"/>
              <w:szCs w:val="12"/>
            </w:rPr>
            <w:t>www.</w:t>
          </w:r>
          <w:r w:rsidR="00737850" w:rsidRPr="00DD65FB">
            <w:rPr>
              <w:rFonts w:ascii="Arial" w:hAnsi="Arial" w:cs="Arial" w:hint="eastAsia"/>
              <w:sz w:val="12"/>
              <w:szCs w:val="12"/>
              <w:lang w:eastAsia="zh-CN"/>
            </w:rPr>
            <w:t>wika</w:t>
          </w:r>
          <w:r w:rsidR="00737850" w:rsidRPr="00DD65FB">
            <w:rPr>
              <w:rFonts w:ascii="Arial" w:hAnsi="Arial" w:cs="Arial"/>
              <w:sz w:val="12"/>
              <w:szCs w:val="12"/>
            </w:rPr>
            <w:t>-</w:t>
          </w:r>
          <w:r w:rsidR="00737850" w:rsidRPr="00DD65FB">
            <w:rPr>
              <w:rFonts w:ascii="Arial" w:hAnsi="Arial" w:cs="Arial" w:hint="eastAsia"/>
              <w:sz w:val="12"/>
              <w:szCs w:val="12"/>
              <w:lang w:eastAsia="zh-CN"/>
            </w:rPr>
            <w:t>mc</w:t>
          </w:r>
          <w:r w:rsidR="00737850" w:rsidRPr="00DD65FB">
            <w:rPr>
              <w:rFonts w:ascii="Arial" w:hAnsi="Arial" w:cs="Arial"/>
              <w:sz w:val="12"/>
              <w:szCs w:val="12"/>
            </w:rPr>
            <w:t>.c</w:t>
          </w:r>
          <w:r w:rsidR="00737850" w:rsidRPr="00DD65FB">
            <w:rPr>
              <w:rFonts w:ascii="Arial" w:hAnsi="Arial" w:cs="Arial" w:hint="eastAsia"/>
              <w:sz w:val="12"/>
              <w:szCs w:val="12"/>
              <w:lang w:eastAsia="zh-CN"/>
            </w:rPr>
            <w:t>n</w:t>
          </w:r>
        </w:p>
      </w:tc>
      <w:tc>
        <w:tcPr>
          <w:tcW w:w="3544" w:type="dxa"/>
        </w:tcPr>
        <w:p w14:paraId="10C54C55" w14:textId="77777777" w:rsidR="00737850" w:rsidRPr="00DC13F4" w:rsidRDefault="00737850" w:rsidP="008551F1">
          <w:pPr>
            <w:pStyle w:val="a7"/>
            <w:rPr>
              <w:rFonts w:ascii="Arial" w:hAnsi="Arial" w:cs="Arial"/>
              <w:sz w:val="12"/>
              <w:szCs w:val="12"/>
            </w:rPr>
          </w:pPr>
        </w:p>
      </w:tc>
      <w:tc>
        <w:tcPr>
          <w:tcW w:w="1418" w:type="dxa"/>
        </w:tcPr>
        <w:p w14:paraId="7C0E04A2" w14:textId="77777777" w:rsidR="00737850" w:rsidRPr="00DC13F4" w:rsidRDefault="00737850" w:rsidP="008551F1">
          <w:pPr>
            <w:pStyle w:val="a7"/>
            <w:rPr>
              <w:rFonts w:ascii="Arial" w:hAnsi="Arial" w:cs="Arial"/>
              <w:sz w:val="12"/>
              <w:szCs w:val="12"/>
            </w:rPr>
          </w:pPr>
        </w:p>
      </w:tc>
      <w:tc>
        <w:tcPr>
          <w:tcW w:w="1591" w:type="dxa"/>
        </w:tcPr>
        <w:p w14:paraId="40D4BE0D" w14:textId="77777777" w:rsidR="00737850" w:rsidRPr="00DC13F4" w:rsidRDefault="00737850" w:rsidP="008551F1">
          <w:pPr>
            <w:pStyle w:val="a7"/>
            <w:tabs>
              <w:tab w:val="left" w:pos="533"/>
            </w:tabs>
            <w:rPr>
              <w:rFonts w:ascii="Arial" w:hAnsi="Arial" w:cs="Arial"/>
              <w:sz w:val="12"/>
              <w:szCs w:val="12"/>
            </w:rPr>
          </w:pPr>
        </w:p>
      </w:tc>
    </w:tr>
    <w:tr w:rsidR="00737850" w14:paraId="327EF5B3" w14:textId="77777777" w:rsidTr="008551F1">
      <w:tc>
        <w:tcPr>
          <w:tcW w:w="3510" w:type="dxa"/>
        </w:tcPr>
        <w:p w14:paraId="5B6A2C5D" w14:textId="77777777" w:rsidR="00737850" w:rsidRPr="00746781" w:rsidRDefault="00737850" w:rsidP="008551F1">
          <w:pPr>
            <w:pStyle w:val="a7"/>
            <w:rPr>
              <w:rFonts w:ascii="Arial" w:hAnsi="Arial" w:cs="Arial"/>
              <w:b/>
              <w:sz w:val="12"/>
              <w:szCs w:val="12"/>
              <w:lang w:eastAsia="zh-CN"/>
            </w:rPr>
          </w:pPr>
        </w:p>
      </w:tc>
      <w:tc>
        <w:tcPr>
          <w:tcW w:w="3544" w:type="dxa"/>
        </w:tcPr>
        <w:p w14:paraId="1334C4E1" w14:textId="77777777" w:rsidR="00737850" w:rsidRPr="00DC13F4" w:rsidRDefault="00737850" w:rsidP="008551F1">
          <w:pPr>
            <w:pStyle w:val="a7"/>
            <w:rPr>
              <w:rFonts w:ascii="Arial" w:hAnsi="Arial" w:cs="Arial"/>
              <w:sz w:val="12"/>
              <w:szCs w:val="12"/>
            </w:rPr>
          </w:pPr>
        </w:p>
      </w:tc>
      <w:tc>
        <w:tcPr>
          <w:tcW w:w="1418" w:type="dxa"/>
        </w:tcPr>
        <w:p w14:paraId="6A719E16" w14:textId="77777777" w:rsidR="00737850" w:rsidRPr="00E43D2E" w:rsidRDefault="00DD65FB" w:rsidP="00E7160F">
          <w:pPr>
            <w:pStyle w:val="a7"/>
            <w:rPr>
              <w:rFonts w:ascii="Arial" w:hAnsi="Arial" w:cs="Arial"/>
              <w:sz w:val="12"/>
              <w:szCs w:val="12"/>
            </w:rPr>
          </w:pPr>
          <w:r>
            <w:rPr>
              <w:rFonts w:ascii="Arial" w:hAnsi="Arial" w:cs="Arial" w:hint="eastAsia"/>
              <w:sz w:val="12"/>
              <w:szCs w:val="12"/>
              <w:lang w:eastAsia="zh-CN"/>
            </w:rPr>
            <w:t>版本</w:t>
          </w:r>
          <w:r w:rsidR="00BF0343">
            <w:rPr>
              <w:rFonts w:ascii="Arial" w:eastAsia="宋体" w:hAnsi="Arial" w:cs="Arial" w:hint="eastAsia"/>
              <w:sz w:val="12"/>
              <w:szCs w:val="12"/>
              <w:lang w:eastAsia="zh-CN"/>
            </w:rPr>
            <w:t>Av</w:t>
          </w:r>
          <w:r w:rsidR="007D2AE1" w:rsidRPr="007D2AE1">
            <w:rPr>
              <w:rFonts w:ascii="Arial" w:eastAsia="宋体" w:hAnsi="Arial" w:cs="Arial"/>
              <w:noProof/>
              <w:sz w:val="12"/>
              <w:szCs w:val="12"/>
              <w:lang w:val="en-US" w:eastAsia="zh-CN"/>
            </w:rPr>
            <w:drawing>
              <wp:anchor distT="0" distB="0" distL="114300" distR="114300" simplePos="0" relativeHeight="251659264" behindDoc="1" locked="0" layoutInCell="1" allowOverlap="1" wp14:anchorId="5383D70C" wp14:editId="03DDBF67">
                <wp:simplePos x="0" y="0"/>
                <wp:positionH relativeFrom="page">
                  <wp:posOffset>446212</wp:posOffset>
                </wp:positionH>
                <wp:positionV relativeFrom="page">
                  <wp:posOffset>-9491179</wp:posOffset>
                </wp:positionV>
                <wp:extent cx="1261110" cy="572494"/>
                <wp:effectExtent l="19050" t="0" r="0" b="0"/>
                <wp:wrapNone/>
                <wp:docPr id="6" name="图片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WIKA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60000" cy="5696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 w:rsidR="0025156C">
            <w:rPr>
              <w:rFonts w:ascii="Arial" w:eastAsia="宋体" w:hAnsi="Arial" w:cs="Arial"/>
              <w:sz w:val="12"/>
              <w:szCs w:val="12"/>
              <w:lang w:eastAsia="zh-CN"/>
            </w:rPr>
            <w:t>1</w:t>
          </w:r>
        </w:p>
      </w:tc>
      <w:tc>
        <w:tcPr>
          <w:tcW w:w="1591" w:type="dxa"/>
        </w:tcPr>
        <w:p w14:paraId="23CAB498" w14:textId="77777777" w:rsidR="00737850" w:rsidRPr="00E43D2E" w:rsidRDefault="00DD65FB" w:rsidP="008551F1">
          <w:pPr>
            <w:pStyle w:val="a7"/>
            <w:wordWrap w:val="0"/>
            <w:jc w:val="right"/>
            <w:rPr>
              <w:rFonts w:ascii="Arial" w:hAnsi="Arial" w:cs="Arial"/>
              <w:sz w:val="12"/>
              <w:szCs w:val="12"/>
              <w:lang w:eastAsia="zh-CN"/>
            </w:rPr>
          </w:pPr>
          <w:r>
            <w:rPr>
              <w:rFonts w:ascii="Arial" w:hAnsi="Arial" w:cs="Arial" w:hint="eastAsia"/>
              <w:sz w:val="12"/>
              <w:szCs w:val="12"/>
              <w:lang w:eastAsia="zh-CN"/>
            </w:rPr>
            <w:t>徐州威卡</w:t>
          </w:r>
        </w:p>
      </w:tc>
    </w:tr>
  </w:tbl>
  <w:p w14:paraId="4BA49CA2" w14:textId="77777777" w:rsidR="00F76D95" w:rsidRPr="008228B2" w:rsidRDefault="00F76D95" w:rsidP="008228B2">
    <w:pPr>
      <w:pStyle w:val="a7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25F0AC" w14:textId="77777777" w:rsidR="005B4BCC" w:rsidRDefault="005B4BCC" w:rsidP="00FB21DA">
      <w:r>
        <w:separator/>
      </w:r>
    </w:p>
  </w:footnote>
  <w:footnote w:type="continuationSeparator" w:id="0">
    <w:p w14:paraId="35828F62" w14:textId="77777777" w:rsidR="005B4BCC" w:rsidRDefault="005B4BCC" w:rsidP="00FB21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BF616" w14:textId="77777777" w:rsidR="001526C7" w:rsidRDefault="00C37F52">
    <w:pPr>
      <w:pStyle w:val="a5"/>
    </w:pPr>
    <w:r w:rsidRPr="00C37F52">
      <w:rPr>
        <w:noProof/>
        <w:lang w:val="en-US" w:eastAsia="zh-CN"/>
      </w:rPr>
      <w:drawing>
        <wp:anchor distT="0" distB="0" distL="114300" distR="114300" simplePos="0" relativeHeight="251661312" behindDoc="1" locked="0" layoutInCell="1" allowOverlap="1" wp14:anchorId="37A4024D" wp14:editId="29F91413">
          <wp:simplePos x="0" y="0"/>
          <wp:positionH relativeFrom="page">
            <wp:posOffset>5696282</wp:posOffset>
          </wp:positionH>
          <wp:positionV relativeFrom="page">
            <wp:posOffset>636104</wp:posOffset>
          </wp:positionV>
          <wp:extent cx="1261110" cy="572494"/>
          <wp:effectExtent l="19050" t="0" r="0" b="0"/>
          <wp:wrapNone/>
          <wp:docPr id="2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WIKA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1110" cy="57249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F1052F"/>
    <w:multiLevelType w:val="hybridMultilevel"/>
    <w:tmpl w:val="17CE999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2526659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attachedTemplate r:id="rId1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>
      <o:colormru v:ext="edit" colors="#eaeaea,#f8f8f8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00DC"/>
    <w:rsid w:val="00025B10"/>
    <w:rsid w:val="00032306"/>
    <w:rsid w:val="00036923"/>
    <w:rsid w:val="00052DDF"/>
    <w:rsid w:val="0005377C"/>
    <w:rsid w:val="00056E36"/>
    <w:rsid w:val="000617A3"/>
    <w:rsid w:val="0008007B"/>
    <w:rsid w:val="00083720"/>
    <w:rsid w:val="00084C17"/>
    <w:rsid w:val="00087517"/>
    <w:rsid w:val="00096794"/>
    <w:rsid w:val="00097629"/>
    <w:rsid w:val="000A52CB"/>
    <w:rsid w:val="000B1590"/>
    <w:rsid w:val="000B30A1"/>
    <w:rsid w:val="000D3AF8"/>
    <w:rsid w:val="000D5232"/>
    <w:rsid w:val="000D6F36"/>
    <w:rsid w:val="000D7268"/>
    <w:rsid w:val="000E27EF"/>
    <w:rsid w:val="000E7EB5"/>
    <w:rsid w:val="000F38D7"/>
    <w:rsid w:val="000F4423"/>
    <w:rsid w:val="00107997"/>
    <w:rsid w:val="00110D6C"/>
    <w:rsid w:val="00121192"/>
    <w:rsid w:val="00122489"/>
    <w:rsid w:val="00123E38"/>
    <w:rsid w:val="001305AB"/>
    <w:rsid w:val="00130DF4"/>
    <w:rsid w:val="001328DD"/>
    <w:rsid w:val="00133648"/>
    <w:rsid w:val="001407F9"/>
    <w:rsid w:val="00150DB0"/>
    <w:rsid w:val="001526C7"/>
    <w:rsid w:val="00154B39"/>
    <w:rsid w:val="00157338"/>
    <w:rsid w:val="00157359"/>
    <w:rsid w:val="001601FE"/>
    <w:rsid w:val="00160A30"/>
    <w:rsid w:val="001617AC"/>
    <w:rsid w:val="0017653A"/>
    <w:rsid w:val="00177374"/>
    <w:rsid w:val="00184FA8"/>
    <w:rsid w:val="00197111"/>
    <w:rsid w:val="001A15AE"/>
    <w:rsid w:val="001A3383"/>
    <w:rsid w:val="001A7E34"/>
    <w:rsid w:val="001C64EE"/>
    <w:rsid w:val="001D7333"/>
    <w:rsid w:val="001D7B48"/>
    <w:rsid w:val="001E01C9"/>
    <w:rsid w:val="001E0208"/>
    <w:rsid w:val="001E4F60"/>
    <w:rsid w:val="001E57EA"/>
    <w:rsid w:val="001E6CD0"/>
    <w:rsid w:val="001F14BA"/>
    <w:rsid w:val="001F1831"/>
    <w:rsid w:val="001F25E3"/>
    <w:rsid w:val="001F2C76"/>
    <w:rsid w:val="001F332D"/>
    <w:rsid w:val="002030EB"/>
    <w:rsid w:val="00212272"/>
    <w:rsid w:val="00213706"/>
    <w:rsid w:val="00214CC1"/>
    <w:rsid w:val="00214F89"/>
    <w:rsid w:val="00216A9D"/>
    <w:rsid w:val="0022689E"/>
    <w:rsid w:val="00237DDF"/>
    <w:rsid w:val="00240B33"/>
    <w:rsid w:val="00241F6B"/>
    <w:rsid w:val="0025156C"/>
    <w:rsid w:val="00257354"/>
    <w:rsid w:val="0027173D"/>
    <w:rsid w:val="00274BBE"/>
    <w:rsid w:val="00275B97"/>
    <w:rsid w:val="00280115"/>
    <w:rsid w:val="00290ECD"/>
    <w:rsid w:val="002A3105"/>
    <w:rsid w:val="002A4BC7"/>
    <w:rsid w:val="002B552C"/>
    <w:rsid w:val="002D5635"/>
    <w:rsid w:val="002E5E32"/>
    <w:rsid w:val="002E6FAD"/>
    <w:rsid w:val="002F04B8"/>
    <w:rsid w:val="002F165B"/>
    <w:rsid w:val="002F3440"/>
    <w:rsid w:val="00301067"/>
    <w:rsid w:val="003022D2"/>
    <w:rsid w:val="00303C64"/>
    <w:rsid w:val="0030648F"/>
    <w:rsid w:val="00310C66"/>
    <w:rsid w:val="00345124"/>
    <w:rsid w:val="003604F5"/>
    <w:rsid w:val="00382303"/>
    <w:rsid w:val="00383A8F"/>
    <w:rsid w:val="00386C55"/>
    <w:rsid w:val="00391948"/>
    <w:rsid w:val="003A0F9E"/>
    <w:rsid w:val="003A1071"/>
    <w:rsid w:val="003E5451"/>
    <w:rsid w:val="003F5050"/>
    <w:rsid w:val="003F63BA"/>
    <w:rsid w:val="00403069"/>
    <w:rsid w:val="00407DC4"/>
    <w:rsid w:val="00411AC5"/>
    <w:rsid w:val="00417E72"/>
    <w:rsid w:val="004201DC"/>
    <w:rsid w:val="00425F0B"/>
    <w:rsid w:val="00432679"/>
    <w:rsid w:val="00434F2D"/>
    <w:rsid w:val="004460FA"/>
    <w:rsid w:val="00465630"/>
    <w:rsid w:val="0047336F"/>
    <w:rsid w:val="00480DA9"/>
    <w:rsid w:val="004823CA"/>
    <w:rsid w:val="00490B78"/>
    <w:rsid w:val="00492A77"/>
    <w:rsid w:val="00497C62"/>
    <w:rsid w:val="004A154C"/>
    <w:rsid w:val="004A1803"/>
    <w:rsid w:val="004B4FC2"/>
    <w:rsid w:val="004C25F4"/>
    <w:rsid w:val="004D77AD"/>
    <w:rsid w:val="004F263D"/>
    <w:rsid w:val="00514F0C"/>
    <w:rsid w:val="00517500"/>
    <w:rsid w:val="00517785"/>
    <w:rsid w:val="00524E42"/>
    <w:rsid w:val="00525DA6"/>
    <w:rsid w:val="00525F20"/>
    <w:rsid w:val="00527E08"/>
    <w:rsid w:val="005370AF"/>
    <w:rsid w:val="0054162D"/>
    <w:rsid w:val="005432CD"/>
    <w:rsid w:val="005445F8"/>
    <w:rsid w:val="00550077"/>
    <w:rsid w:val="005502B0"/>
    <w:rsid w:val="00551D48"/>
    <w:rsid w:val="00554A49"/>
    <w:rsid w:val="0057556F"/>
    <w:rsid w:val="00582646"/>
    <w:rsid w:val="00584300"/>
    <w:rsid w:val="0058524D"/>
    <w:rsid w:val="005A17E2"/>
    <w:rsid w:val="005B4BCC"/>
    <w:rsid w:val="005C578B"/>
    <w:rsid w:val="005E3F93"/>
    <w:rsid w:val="005F27D5"/>
    <w:rsid w:val="005F5E60"/>
    <w:rsid w:val="005F66F2"/>
    <w:rsid w:val="00601379"/>
    <w:rsid w:val="00611541"/>
    <w:rsid w:val="006141DB"/>
    <w:rsid w:val="00621DAF"/>
    <w:rsid w:val="006220AB"/>
    <w:rsid w:val="00637CD3"/>
    <w:rsid w:val="00660033"/>
    <w:rsid w:val="00661B23"/>
    <w:rsid w:val="006620C7"/>
    <w:rsid w:val="006A25A4"/>
    <w:rsid w:val="006B21A0"/>
    <w:rsid w:val="006C2A68"/>
    <w:rsid w:val="006C6A3A"/>
    <w:rsid w:val="006D1AB2"/>
    <w:rsid w:val="006F20A4"/>
    <w:rsid w:val="006F27C3"/>
    <w:rsid w:val="0070259D"/>
    <w:rsid w:val="0070753E"/>
    <w:rsid w:val="00720127"/>
    <w:rsid w:val="007215A0"/>
    <w:rsid w:val="00722E4C"/>
    <w:rsid w:val="007247BA"/>
    <w:rsid w:val="00724B4A"/>
    <w:rsid w:val="00737850"/>
    <w:rsid w:val="00740AAC"/>
    <w:rsid w:val="00746AE2"/>
    <w:rsid w:val="00755DCF"/>
    <w:rsid w:val="00762E61"/>
    <w:rsid w:val="00764997"/>
    <w:rsid w:val="00770924"/>
    <w:rsid w:val="0078510F"/>
    <w:rsid w:val="007852D0"/>
    <w:rsid w:val="00785A05"/>
    <w:rsid w:val="007862A5"/>
    <w:rsid w:val="007A0BEC"/>
    <w:rsid w:val="007B06AF"/>
    <w:rsid w:val="007B3302"/>
    <w:rsid w:val="007C1648"/>
    <w:rsid w:val="007C1687"/>
    <w:rsid w:val="007C53B8"/>
    <w:rsid w:val="007D2AE1"/>
    <w:rsid w:val="007D32A1"/>
    <w:rsid w:val="007D49B2"/>
    <w:rsid w:val="007D6232"/>
    <w:rsid w:val="007D6E5A"/>
    <w:rsid w:val="007E2A43"/>
    <w:rsid w:val="007E4BA0"/>
    <w:rsid w:val="007F201B"/>
    <w:rsid w:val="007F71A2"/>
    <w:rsid w:val="008114EC"/>
    <w:rsid w:val="008139DC"/>
    <w:rsid w:val="008228B2"/>
    <w:rsid w:val="00831AB4"/>
    <w:rsid w:val="00834BED"/>
    <w:rsid w:val="0086008B"/>
    <w:rsid w:val="00861B0B"/>
    <w:rsid w:val="0086327C"/>
    <w:rsid w:val="00865A52"/>
    <w:rsid w:val="008662E3"/>
    <w:rsid w:val="00876D75"/>
    <w:rsid w:val="00877B57"/>
    <w:rsid w:val="00886EE5"/>
    <w:rsid w:val="00892FEC"/>
    <w:rsid w:val="008A3A1C"/>
    <w:rsid w:val="008C0FF4"/>
    <w:rsid w:val="008C730A"/>
    <w:rsid w:val="008D6B3D"/>
    <w:rsid w:val="008E0FB9"/>
    <w:rsid w:val="008E3D82"/>
    <w:rsid w:val="008E7084"/>
    <w:rsid w:val="00911314"/>
    <w:rsid w:val="009116E4"/>
    <w:rsid w:val="00915E12"/>
    <w:rsid w:val="00916AC6"/>
    <w:rsid w:val="00920B0A"/>
    <w:rsid w:val="00931F7E"/>
    <w:rsid w:val="00940FC4"/>
    <w:rsid w:val="0094663B"/>
    <w:rsid w:val="009609F9"/>
    <w:rsid w:val="009627AC"/>
    <w:rsid w:val="00964A3A"/>
    <w:rsid w:val="009713C5"/>
    <w:rsid w:val="00973B76"/>
    <w:rsid w:val="00975294"/>
    <w:rsid w:val="00980361"/>
    <w:rsid w:val="00980407"/>
    <w:rsid w:val="00993090"/>
    <w:rsid w:val="00994C24"/>
    <w:rsid w:val="009A046E"/>
    <w:rsid w:val="009B213D"/>
    <w:rsid w:val="009C3239"/>
    <w:rsid w:val="009C3FC2"/>
    <w:rsid w:val="009D0B9A"/>
    <w:rsid w:val="009D12DF"/>
    <w:rsid w:val="009F5F0D"/>
    <w:rsid w:val="00A112E0"/>
    <w:rsid w:val="00A30E6B"/>
    <w:rsid w:val="00A321FA"/>
    <w:rsid w:val="00A37CDD"/>
    <w:rsid w:val="00A430DB"/>
    <w:rsid w:val="00A431E7"/>
    <w:rsid w:val="00A53653"/>
    <w:rsid w:val="00A8012A"/>
    <w:rsid w:val="00A909E6"/>
    <w:rsid w:val="00A92F7C"/>
    <w:rsid w:val="00A93499"/>
    <w:rsid w:val="00AA13FA"/>
    <w:rsid w:val="00AA398D"/>
    <w:rsid w:val="00AA4137"/>
    <w:rsid w:val="00AA5673"/>
    <w:rsid w:val="00AB1EDC"/>
    <w:rsid w:val="00AD4D59"/>
    <w:rsid w:val="00AE395E"/>
    <w:rsid w:val="00AE5240"/>
    <w:rsid w:val="00AF1B03"/>
    <w:rsid w:val="00B01CD4"/>
    <w:rsid w:val="00B100D9"/>
    <w:rsid w:val="00B1158E"/>
    <w:rsid w:val="00B31783"/>
    <w:rsid w:val="00B42DE8"/>
    <w:rsid w:val="00B55320"/>
    <w:rsid w:val="00B55C6C"/>
    <w:rsid w:val="00B60DDB"/>
    <w:rsid w:val="00B671C4"/>
    <w:rsid w:val="00B678C5"/>
    <w:rsid w:val="00B725C4"/>
    <w:rsid w:val="00B75E6B"/>
    <w:rsid w:val="00B76946"/>
    <w:rsid w:val="00B81200"/>
    <w:rsid w:val="00B871E7"/>
    <w:rsid w:val="00B9408F"/>
    <w:rsid w:val="00BA4CA0"/>
    <w:rsid w:val="00BA7569"/>
    <w:rsid w:val="00BB0D76"/>
    <w:rsid w:val="00BB616B"/>
    <w:rsid w:val="00BB6350"/>
    <w:rsid w:val="00BC1409"/>
    <w:rsid w:val="00BC1474"/>
    <w:rsid w:val="00BC148D"/>
    <w:rsid w:val="00BC57A1"/>
    <w:rsid w:val="00BC5ACF"/>
    <w:rsid w:val="00BE01FE"/>
    <w:rsid w:val="00BE5833"/>
    <w:rsid w:val="00BF0343"/>
    <w:rsid w:val="00BF244E"/>
    <w:rsid w:val="00BF3C72"/>
    <w:rsid w:val="00BF5BCD"/>
    <w:rsid w:val="00BF6086"/>
    <w:rsid w:val="00BF71B8"/>
    <w:rsid w:val="00C11265"/>
    <w:rsid w:val="00C14AA8"/>
    <w:rsid w:val="00C30366"/>
    <w:rsid w:val="00C3298B"/>
    <w:rsid w:val="00C35B02"/>
    <w:rsid w:val="00C37144"/>
    <w:rsid w:val="00C37F52"/>
    <w:rsid w:val="00C468BB"/>
    <w:rsid w:val="00C54BE7"/>
    <w:rsid w:val="00C64DEF"/>
    <w:rsid w:val="00C73D9C"/>
    <w:rsid w:val="00C74F9D"/>
    <w:rsid w:val="00C9448A"/>
    <w:rsid w:val="00CB1FA2"/>
    <w:rsid w:val="00CB281D"/>
    <w:rsid w:val="00CC00DC"/>
    <w:rsid w:val="00CD6101"/>
    <w:rsid w:val="00CE57E5"/>
    <w:rsid w:val="00D0001B"/>
    <w:rsid w:val="00D06DB4"/>
    <w:rsid w:val="00D07A58"/>
    <w:rsid w:val="00D11863"/>
    <w:rsid w:val="00D15954"/>
    <w:rsid w:val="00D21ED6"/>
    <w:rsid w:val="00D23865"/>
    <w:rsid w:val="00D24562"/>
    <w:rsid w:val="00D34A03"/>
    <w:rsid w:val="00D467BD"/>
    <w:rsid w:val="00D518D4"/>
    <w:rsid w:val="00D570F6"/>
    <w:rsid w:val="00D61CBD"/>
    <w:rsid w:val="00D71251"/>
    <w:rsid w:val="00D71982"/>
    <w:rsid w:val="00D726B9"/>
    <w:rsid w:val="00D9066D"/>
    <w:rsid w:val="00D97BF2"/>
    <w:rsid w:val="00DA027E"/>
    <w:rsid w:val="00DA304D"/>
    <w:rsid w:val="00DA3B52"/>
    <w:rsid w:val="00DB5074"/>
    <w:rsid w:val="00DC13F4"/>
    <w:rsid w:val="00DC2E59"/>
    <w:rsid w:val="00DC4FF9"/>
    <w:rsid w:val="00DC5B77"/>
    <w:rsid w:val="00DD1F1A"/>
    <w:rsid w:val="00DD65FB"/>
    <w:rsid w:val="00DE1A8C"/>
    <w:rsid w:val="00DF05EC"/>
    <w:rsid w:val="00DF0E93"/>
    <w:rsid w:val="00DF7620"/>
    <w:rsid w:val="00E13690"/>
    <w:rsid w:val="00E3192F"/>
    <w:rsid w:val="00E362EA"/>
    <w:rsid w:val="00E3725C"/>
    <w:rsid w:val="00E4097A"/>
    <w:rsid w:val="00E50A0E"/>
    <w:rsid w:val="00E55CFA"/>
    <w:rsid w:val="00E7160F"/>
    <w:rsid w:val="00E81B28"/>
    <w:rsid w:val="00E84771"/>
    <w:rsid w:val="00E86483"/>
    <w:rsid w:val="00EA1CCE"/>
    <w:rsid w:val="00EA50BB"/>
    <w:rsid w:val="00EC483B"/>
    <w:rsid w:val="00EC50CA"/>
    <w:rsid w:val="00ED23D6"/>
    <w:rsid w:val="00ED62D7"/>
    <w:rsid w:val="00ED7FE8"/>
    <w:rsid w:val="00EE4B10"/>
    <w:rsid w:val="00EE4E48"/>
    <w:rsid w:val="00F0062F"/>
    <w:rsid w:val="00F01005"/>
    <w:rsid w:val="00F05618"/>
    <w:rsid w:val="00F06749"/>
    <w:rsid w:val="00F10E86"/>
    <w:rsid w:val="00F15619"/>
    <w:rsid w:val="00F24EAD"/>
    <w:rsid w:val="00F4604B"/>
    <w:rsid w:val="00F53F82"/>
    <w:rsid w:val="00F54EEB"/>
    <w:rsid w:val="00F5783F"/>
    <w:rsid w:val="00F6082A"/>
    <w:rsid w:val="00F61BCC"/>
    <w:rsid w:val="00F74414"/>
    <w:rsid w:val="00F76D95"/>
    <w:rsid w:val="00F865FC"/>
    <w:rsid w:val="00F900E3"/>
    <w:rsid w:val="00FA3179"/>
    <w:rsid w:val="00FB21DA"/>
    <w:rsid w:val="00FD3154"/>
    <w:rsid w:val="00FD3DD0"/>
    <w:rsid w:val="00FD5F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o:colormru v:ext="edit" colors="#eaeaea,#f8f8f8"/>
    </o:shapedefaults>
    <o:shapelayout v:ext="edit">
      <o:idmap v:ext="edit" data="2"/>
    </o:shapelayout>
  </w:shapeDefaults>
  <w:decimalSymbol w:val="."/>
  <w:listSeparator w:val=","/>
  <w14:docId w14:val="5B6864CD"/>
  <w15:docId w15:val="{3D5373FE-7A52-4583-AAF2-19A2915FD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iPriority="0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1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5451"/>
    <w:rPr>
      <w:rFonts w:ascii="Lucida Grande" w:hAnsi="Lucida Grande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3E5451"/>
    <w:rPr>
      <w:rFonts w:ascii="Lucida Grande" w:hAnsi="Lucida Grande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FB21DA"/>
    <w:pPr>
      <w:tabs>
        <w:tab w:val="center" w:pos="4536"/>
        <w:tab w:val="right" w:pos="9072"/>
      </w:tabs>
    </w:pPr>
  </w:style>
  <w:style w:type="character" w:customStyle="1" w:styleId="a6">
    <w:name w:val="页眉 字符"/>
    <w:basedOn w:val="a0"/>
    <w:link w:val="a5"/>
    <w:uiPriority w:val="99"/>
    <w:rsid w:val="00FB21DA"/>
  </w:style>
  <w:style w:type="paragraph" w:styleId="a7">
    <w:name w:val="footer"/>
    <w:basedOn w:val="a"/>
    <w:link w:val="a8"/>
    <w:uiPriority w:val="99"/>
    <w:unhideWhenUsed/>
    <w:rsid w:val="00FB21DA"/>
    <w:pPr>
      <w:tabs>
        <w:tab w:val="center" w:pos="4536"/>
        <w:tab w:val="right" w:pos="9072"/>
      </w:tabs>
    </w:pPr>
  </w:style>
  <w:style w:type="character" w:customStyle="1" w:styleId="a8">
    <w:name w:val="页脚 字符"/>
    <w:basedOn w:val="a0"/>
    <w:link w:val="a7"/>
    <w:uiPriority w:val="99"/>
    <w:rsid w:val="00FB21DA"/>
  </w:style>
  <w:style w:type="table" w:styleId="a9">
    <w:name w:val="Table Grid"/>
    <w:basedOn w:val="a1"/>
    <w:uiPriority w:val="59"/>
    <w:rsid w:val="001336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a">
    <w:name w:val="Table Contemporary"/>
    <w:aliases w:val="Tabelle Preisliste"/>
    <w:basedOn w:val="a1"/>
    <w:rsid w:val="00524E42"/>
    <w:rPr>
      <w:rFonts w:ascii="Arial" w:eastAsia="Times New Roman" w:hAnsi="Arial" w:cs="Times New Roman"/>
      <w:sz w:val="22"/>
      <w:szCs w:val="20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cPr>
      <w:vAlign w:val="center"/>
    </w:tcPr>
    <w:tblStylePr w:type="firstRow">
      <w:rPr>
        <w:b/>
        <w:bCs/>
        <w:color w:val="auto"/>
      </w:rPr>
    </w:tblStylePr>
    <w:tblStylePr w:type="band1Horz">
      <w:rPr>
        <w:color w:val="auto"/>
      </w:rPr>
      <w:tblPr/>
      <w:tcPr>
        <w:shd w:val="clear" w:color="auto" w:fill="E6E6E6"/>
      </w:tcPr>
    </w:tblStylePr>
    <w:tblStylePr w:type="band2Horz">
      <w:rPr>
        <w:color w:val="auto"/>
      </w:rPr>
    </w:tblStylePr>
  </w:style>
  <w:style w:type="table" w:customStyle="1" w:styleId="1">
    <w:name w:val="网格型1"/>
    <w:basedOn w:val="a1"/>
    <w:next w:val="a9"/>
    <w:uiPriority w:val="59"/>
    <w:rsid w:val="00D21ED6"/>
    <w:pPr>
      <w:jc w:val="both"/>
    </w:pPr>
    <w:rPr>
      <w:rFonts w:ascii="Times New Roman" w:eastAsia="宋体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BC1409"/>
    <w:pPr>
      <w:ind w:firstLineChars="200" w:firstLine="420"/>
    </w:pPr>
  </w:style>
  <w:style w:type="table" w:customStyle="1" w:styleId="4-11">
    <w:name w:val="网格表 4 - 着色 11"/>
    <w:basedOn w:val="a1"/>
    <w:uiPriority w:val="49"/>
    <w:rsid w:val="00861B0B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5-51">
    <w:name w:val="网格表 5 深色 - 着色 51"/>
    <w:basedOn w:val="a1"/>
    <w:uiPriority w:val="50"/>
    <w:rsid w:val="00861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customStyle="1" w:styleId="4-110">
    <w:name w:val="清单表 4 - 着色 11"/>
    <w:basedOn w:val="a1"/>
    <w:uiPriority w:val="49"/>
    <w:rsid w:val="00861B0B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3-11">
    <w:name w:val="清单表 3 - 着色 11"/>
    <w:basedOn w:val="a1"/>
    <w:uiPriority w:val="48"/>
    <w:rsid w:val="00861B0B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customStyle="1" w:styleId="71">
    <w:name w:val="网格表 7 彩色1"/>
    <w:basedOn w:val="a1"/>
    <w:uiPriority w:val="52"/>
    <w:rsid w:val="00601379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2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1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6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Work\5-&#27169;&#26495;\DATA_&#20135;&#21697;&#35268;&#26684;&#20070;&#27169;&#26495;_&#20013;&#25991;&#29256;_Av0_20190227.dotx" TargetMode="Externa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6C975F8-2A85-4A7C-B990-C80EE41B9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DATA_产品规格书模板_中文版_Av0_20190227.dotx</Template>
  <TotalTime>0</TotalTime>
  <Pages>4</Pages>
  <Words>469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Belden Inc.</Company>
  <LinksUpToDate>false</LinksUpToDate>
  <CharactersWithSpaces>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WIKA RYAN</dc:creator>
  <cp:lastModifiedBy>Ryan Zhang</cp:lastModifiedBy>
  <cp:revision>2</cp:revision>
  <cp:lastPrinted>2022-12-08T03:26:00Z</cp:lastPrinted>
  <dcterms:created xsi:type="dcterms:W3CDTF">2023-08-03T10:42:00Z</dcterms:created>
  <dcterms:modified xsi:type="dcterms:W3CDTF">2023-08-03T10:42:00Z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458880</vt:lpwstr>
  </property>
  <property fmtid="{D5CDD505-2E9C-101B-9397-08002B2CF9AE}" pid="3" name="NXPowerLiteSettings">
    <vt:lpwstr>F7000400038000</vt:lpwstr>
  </property>
  <property fmtid="{D5CDD505-2E9C-101B-9397-08002B2CF9AE}" pid="4" name="NXPowerLiteVersion">
    <vt:lpwstr>D5.1.6</vt:lpwstr>
  </property>
</Properties>
</file>